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4AC8E" w14:textId="77777777" w:rsidR="006B4101" w:rsidRDefault="006B4101" w:rsidP="006138E4">
      <w:pPr>
        <w:pStyle w:val="CRCoverPage"/>
        <w:tabs>
          <w:tab w:val="right" w:pos="9639"/>
        </w:tabs>
        <w:spacing w:after="0"/>
        <w:rPr>
          <w:b/>
          <w:noProof/>
          <w:sz w:val="24"/>
        </w:rPr>
      </w:pPr>
    </w:p>
    <w:p w14:paraId="7A8A5786" w14:textId="7F4207B6" w:rsidR="006A13E5" w:rsidRPr="00A77565" w:rsidRDefault="006A13E5" w:rsidP="006A13E5">
      <w:pPr>
        <w:pStyle w:val="CRCoverPage"/>
        <w:tabs>
          <w:tab w:val="right" w:pos="9639"/>
        </w:tabs>
        <w:spacing w:after="0"/>
        <w:rPr>
          <w:b/>
          <w:noProof/>
          <w:sz w:val="24"/>
        </w:rPr>
      </w:pPr>
      <w:r w:rsidRPr="00A77565">
        <w:rPr>
          <w:b/>
          <w:noProof/>
          <w:sz w:val="24"/>
        </w:rPr>
        <w:t>3GPP TSG RAN Meeting #10</w:t>
      </w:r>
      <w:r w:rsidR="00084EF3">
        <w:rPr>
          <w:b/>
          <w:noProof/>
          <w:sz w:val="24"/>
        </w:rPr>
        <w:t>6</w:t>
      </w:r>
      <w:r w:rsidRPr="00A77565">
        <w:rPr>
          <w:b/>
          <w:noProof/>
          <w:sz w:val="24"/>
        </w:rPr>
        <w:tab/>
      </w:r>
      <w:r w:rsidR="003115C6" w:rsidRPr="003115C6">
        <w:rPr>
          <w:b/>
          <w:noProof/>
          <w:sz w:val="24"/>
        </w:rPr>
        <w:t>RP-242768</w:t>
      </w:r>
    </w:p>
    <w:p w14:paraId="284CADDC" w14:textId="10324FC8" w:rsidR="006A13E5" w:rsidRPr="00023975" w:rsidRDefault="009F4E53" w:rsidP="006A13E5">
      <w:pPr>
        <w:pStyle w:val="CRCoverPage"/>
        <w:tabs>
          <w:tab w:val="right" w:pos="9639"/>
        </w:tabs>
        <w:spacing w:after="0"/>
        <w:rPr>
          <w:b/>
          <w:noProof/>
          <w:sz w:val="24"/>
        </w:rPr>
      </w:pPr>
      <w:r>
        <w:rPr>
          <w:b/>
          <w:noProof/>
          <w:sz w:val="24"/>
        </w:rPr>
        <w:t>Madrid</w:t>
      </w:r>
      <w:r w:rsidR="006A13E5" w:rsidRPr="00BE2782">
        <w:rPr>
          <w:b/>
          <w:noProof/>
          <w:sz w:val="24"/>
        </w:rPr>
        <w:t xml:space="preserve">, </w:t>
      </w:r>
      <w:r>
        <w:rPr>
          <w:b/>
          <w:noProof/>
          <w:sz w:val="24"/>
        </w:rPr>
        <w:t>Spain</w:t>
      </w:r>
      <w:r w:rsidR="006A13E5" w:rsidRPr="00BE2782">
        <w:rPr>
          <w:b/>
          <w:noProof/>
          <w:sz w:val="24"/>
        </w:rPr>
        <w:t xml:space="preserve">, 9th </w:t>
      </w:r>
      <w:r>
        <w:rPr>
          <w:b/>
          <w:noProof/>
          <w:sz w:val="24"/>
        </w:rPr>
        <w:t>December</w:t>
      </w:r>
      <w:r w:rsidR="006A13E5" w:rsidRPr="00BE2782">
        <w:rPr>
          <w:b/>
          <w:noProof/>
          <w:sz w:val="24"/>
        </w:rPr>
        <w:t xml:space="preserve"> 2024 - 12th </w:t>
      </w:r>
      <w:r w:rsidR="00AD5DDD">
        <w:rPr>
          <w:b/>
          <w:noProof/>
          <w:sz w:val="24"/>
        </w:rPr>
        <w:t>December</w:t>
      </w:r>
      <w:r w:rsidR="006A13E5" w:rsidRPr="00BE2782">
        <w:rPr>
          <w:b/>
          <w:noProof/>
          <w:sz w:val="24"/>
        </w:rPr>
        <w:t>r 2024</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1B0A3C0B"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r>
      <w:r w:rsidR="00BF12C3">
        <w:rPr>
          <w:rFonts w:ascii="Arial" w:hAnsi="Arial" w:cs="Arial"/>
          <w:b/>
          <w:sz w:val="24"/>
          <w:szCs w:val="24"/>
          <w:lang w:eastAsia="zh-CN"/>
        </w:rPr>
        <w:t>Revised</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 xml:space="preserve">(MCPTT, </w:t>
      </w:r>
      <w:proofErr w:type="spellStart"/>
      <w:r w:rsidR="004F1A93" w:rsidRPr="00201DB9">
        <w:rPr>
          <w:rFonts w:ascii="Arial" w:hAnsi="Arial" w:cs="Arial"/>
          <w:b/>
          <w:sz w:val="24"/>
          <w:szCs w:val="24"/>
          <w:lang w:eastAsia="zh-CN"/>
        </w:rPr>
        <w:t>MCVideo</w:t>
      </w:r>
      <w:proofErr w:type="spellEnd"/>
      <w:r w:rsidR="004F1A93" w:rsidRPr="00201DB9">
        <w:rPr>
          <w:rFonts w:ascii="Arial" w:hAnsi="Arial" w:cs="Arial"/>
          <w:b/>
          <w:sz w:val="24"/>
          <w:szCs w:val="24"/>
          <w:lang w:eastAsia="zh-CN"/>
        </w:rPr>
        <w:t xml:space="preserve">, </w:t>
      </w:r>
      <w:proofErr w:type="spellStart"/>
      <w:r w:rsidR="004F1A93" w:rsidRPr="00201DB9">
        <w:rPr>
          <w:rFonts w:ascii="Arial" w:hAnsi="Arial" w:cs="Arial"/>
          <w:b/>
          <w:sz w:val="24"/>
          <w:szCs w:val="24"/>
          <w:lang w:eastAsia="zh-CN"/>
        </w:rPr>
        <w:t>MCData</w:t>
      </w:r>
      <w:proofErr w:type="spellEnd"/>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5060AEA1"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3115C6" w:rsidRPr="003115C6">
        <w:rPr>
          <w:rFonts w:ascii="Arial" w:hAnsi="Arial"/>
          <w:b/>
          <w:sz w:val="24"/>
          <w:szCs w:val="24"/>
          <w:lang w:eastAsia="zh-CN"/>
        </w:rPr>
        <w:t>13.3.11</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 xml:space="preserve">(MCPTT, </w:t>
      </w:r>
      <w:proofErr w:type="spellStart"/>
      <w:r w:rsidR="00A3638D" w:rsidRPr="00201DB9">
        <w:rPr>
          <w:sz w:val="32"/>
          <w:szCs w:val="32"/>
        </w:rPr>
        <w:t>MCVideo</w:t>
      </w:r>
      <w:proofErr w:type="spellEnd"/>
      <w:r w:rsidR="00A3638D" w:rsidRPr="00201DB9">
        <w:rPr>
          <w:sz w:val="32"/>
          <w:szCs w:val="32"/>
        </w:rPr>
        <w:t xml:space="preserve">, </w:t>
      </w:r>
      <w:proofErr w:type="spellStart"/>
      <w:r w:rsidR="00A3638D" w:rsidRPr="00201DB9">
        <w:rPr>
          <w:sz w:val="32"/>
          <w:szCs w:val="32"/>
        </w:rPr>
        <w:t>MCData</w:t>
      </w:r>
      <w:proofErr w:type="spellEnd"/>
      <w:r w:rsidR="00A3638D" w:rsidRPr="00201DB9">
        <w:rPr>
          <w:sz w:val="32"/>
          <w:szCs w:val="32"/>
        </w:rPr>
        <w:t>)</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6162DC30" w14:textId="1A68B62F" w:rsidR="00D903CF" w:rsidRPr="00DF2779" w:rsidRDefault="00D903CF" w:rsidP="00DF2779">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28A60B5C" w14:textId="30F1033E"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r w:rsidR="005C7CB6" w:rsidRPr="005C7CB6">
        <w:rPr>
          <w:sz w:val="32"/>
          <w:szCs w:val="32"/>
        </w:rPr>
        <w:t>1050128</w:t>
      </w:r>
    </w:p>
    <w:p w14:paraId="79F76D40" w14:textId="740AABBF" w:rsidR="00953E83" w:rsidRPr="00201DB9"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458AF681" w14:textId="77777777" w:rsidR="00F5429B" w:rsidRPr="00201DB9" w:rsidRDefault="00F5429B" w:rsidP="00F5429B">
      <w:pPr>
        <w:pStyle w:val="Heading1"/>
        <w:rPr>
          <w:sz w:val="32"/>
          <w:szCs w:val="32"/>
        </w:rPr>
      </w:pPr>
      <w:r w:rsidRPr="00201DB9">
        <w:rPr>
          <w:sz w:val="32"/>
          <w:szCs w:val="32"/>
        </w:rPr>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70F7C746" w14:textId="2120ECF6" w:rsidR="005B75E1" w:rsidRPr="00005179" w:rsidRDefault="005B75E1" w:rsidP="00EA4E65">
      <w:pPr>
        <w:pStyle w:val="tah0"/>
        <w:spacing w:before="0" w:beforeAutospacing="0" w:after="0" w:afterAutospacing="0"/>
      </w:pPr>
      <w:r w:rsidRPr="00A36378">
        <w:t xml:space="preserve">This </w:t>
      </w:r>
      <w:r>
        <w:t xml:space="preserve">description </w:t>
      </w:r>
      <w:r w:rsidRPr="00A36378">
        <w:t>is</w:t>
      </w:r>
      <w:r w:rsidR="00EA4E65">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lastRenderedPageBreak/>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01D83E00" w14:textId="1ED6CF70" w:rsidR="00BC5590" w:rsidRPr="00201DB9" w:rsidRDefault="004876B9" w:rsidP="00EA4E65">
      <w:pPr>
        <w:pStyle w:val="Heading3"/>
      </w:pPr>
      <w:r w:rsidRPr="00201DB9">
        <w:t>2</w:t>
      </w:r>
      <w:r w:rsidR="00A36378" w:rsidRPr="00201DB9">
        <w:t>.</w:t>
      </w:r>
      <w:r w:rsidR="00765028" w:rsidRPr="00201DB9">
        <w:t>2</w:t>
      </w:r>
      <w:r w:rsidRPr="00201DB9">
        <w:tab/>
      </w:r>
      <w:r w:rsidR="004260A5" w:rsidRPr="00201DB9">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455136">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455136">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455136">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455136">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455136">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452EE4" w:rsidP="000316AE">
            <w:pPr>
              <w:pStyle w:val="tah0"/>
              <w:rPr>
                <w:rFonts w:ascii="Arial" w:eastAsia="Times New Roman" w:hAnsi="Arial"/>
                <w:sz w:val="18"/>
                <w:szCs w:val="20"/>
                <w:lang w:val="en-GB"/>
              </w:rPr>
            </w:pPr>
            <w:hyperlink r:id="rId11"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455136">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17A08269" w14:textId="77777777" w:rsidR="00EA4E65" w:rsidRDefault="00EA4E65" w:rsidP="001C5C86">
      <w:pPr>
        <w:pStyle w:val="Heading3"/>
      </w:pPr>
    </w:p>
    <w:p w14:paraId="68A18043" w14:textId="31E0C98A"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w:t>
            </w:r>
            <w:proofErr w:type="spellStart"/>
            <w:r w:rsidRPr="00201DB9">
              <w:t>ConTest</w:t>
            </w:r>
            <w:proofErr w:type="spellEnd"/>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 xml:space="preserve">UE Conformance Test Aspects - Support for Mission Critical Push </w:t>
            </w:r>
            <w:proofErr w:type="gramStart"/>
            <w:r w:rsidRPr="00201DB9">
              <w:t>To</w:t>
            </w:r>
            <w:proofErr w:type="gramEnd"/>
            <w:r w:rsidRPr="00201DB9">
              <w:t xml:space="preserve">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452EE4" w:rsidP="00A759EF">
            <w:pPr>
              <w:pStyle w:val="TAL"/>
            </w:pPr>
            <w:hyperlink r:id="rId12" w:tgtFrame="_blank" w:history="1">
              <w:proofErr w:type="spellStart"/>
              <w:r w:rsidR="00A759EF" w:rsidRPr="00201DB9">
                <w:t>MCImp-UEConTest</w:t>
              </w:r>
              <w:proofErr w:type="spellEnd"/>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452EE4" w:rsidP="00A759EF">
            <w:pPr>
              <w:pStyle w:val="TAL"/>
            </w:pPr>
            <w:hyperlink r:id="rId13"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proofErr w:type="spellStart"/>
            <w:r w:rsidRPr="00201DB9">
              <w:t>MCenhUEConTest</w:t>
            </w:r>
            <w:proofErr w:type="spellEnd"/>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 xml:space="preserve">UE Conformance Test Aspects - Enhancements for Mission Critical Services MCPTT, </w:t>
            </w:r>
            <w:proofErr w:type="spellStart"/>
            <w:r w:rsidRPr="00201DB9">
              <w:t>MCData</w:t>
            </w:r>
            <w:proofErr w:type="spellEnd"/>
            <w:r w:rsidRPr="00201DB9">
              <w:t xml:space="preserve"> and </w:t>
            </w:r>
            <w:proofErr w:type="spellStart"/>
            <w:r w:rsidRPr="00201DB9">
              <w:t>MCVideo</w:t>
            </w:r>
            <w:proofErr w:type="spellEnd"/>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452EE4" w:rsidP="00A759EF">
            <w:pPr>
              <w:pStyle w:val="TAL"/>
            </w:pPr>
            <w:hyperlink r:id="rId14" w:history="1">
              <w:r w:rsidR="008A1C43" w:rsidRPr="00D9608B">
                <w:t xml:space="preserve">Conformance Test Aspects - Protocol enhancements for Mission Critical Services for Rel-16 (MCPTT, </w:t>
              </w:r>
              <w:proofErr w:type="spellStart"/>
              <w:r w:rsidR="008A1C43" w:rsidRPr="00D9608B">
                <w:t>MCVideo</w:t>
              </w:r>
              <w:proofErr w:type="spellEnd"/>
              <w:r w:rsidR="008A1C43" w:rsidRPr="00D9608B">
                <w:t xml:space="preserve">, </w:t>
              </w:r>
              <w:proofErr w:type="spellStart"/>
              <w:r w:rsidR="008A1C43" w:rsidRPr="00D9608B">
                <w:t>MCData</w:t>
              </w:r>
              <w:proofErr w:type="spellEnd"/>
              <w:r w:rsidR="008A1C43" w:rsidRPr="00D9608B">
                <w:t>)</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t>3</w:t>
      </w:r>
      <w:r w:rsidRPr="00201DB9">
        <w:rPr>
          <w:sz w:val="32"/>
          <w:szCs w:val="32"/>
        </w:rPr>
        <w:tab/>
        <w:t>Justification</w:t>
      </w:r>
    </w:p>
    <w:p w14:paraId="3A912EDE" w14:textId="4821935B" w:rsidR="00FD5248" w:rsidRPr="00361724" w:rsidRDefault="00FD5248" w:rsidP="00FD5248">
      <w:pPr>
        <w:jc w:val="both"/>
      </w:pPr>
      <w:r w:rsidRPr="00201DB9">
        <w:t xml:space="preserve">The demand and need for Mission Critical Services (MCS) on 3GPP-compliant networks is growing. </w:t>
      </w:r>
      <w:proofErr w:type="gramStart"/>
      <w:r w:rsidRPr="00201DB9">
        <w:t>And,</w:t>
      </w:r>
      <w:proofErr w:type="gramEnd"/>
      <w:r w:rsidRPr="00201DB9">
        <w:t xml:space="preserve"> the need to enhance MCS functionality is also growing. 3GPP has answered this demand with enhancements to core specifications for MCS. MCS includes Mission Critical Push </w:t>
      </w:r>
      <w:proofErr w:type="gramStart"/>
      <w:r w:rsidRPr="00201DB9">
        <w:t>To</w:t>
      </w:r>
      <w:proofErr w:type="gramEnd"/>
      <w:r w:rsidRPr="00201DB9">
        <w:t xml:space="preserve"> Talk (MCPTT), Mission Critical Video (</w:t>
      </w:r>
      <w:proofErr w:type="spellStart"/>
      <w:r w:rsidRPr="00201DB9">
        <w:t>MCVideo</w:t>
      </w:r>
      <w:proofErr w:type="spellEnd"/>
      <w:r w:rsidRPr="00201DB9">
        <w:t>), and Mission Critical Data (</w:t>
      </w:r>
      <w:proofErr w:type="spellStart"/>
      <w:r w:rsidRPr="00201DB9">
        <w:t>MCData</w:t>
      </w:r>
      <w:proofErr w:type="spellEnd"/>
      <w:r w:rsidRPr="00201DB9">
        <w:t xml:space="preserve">). RAN5 has completed </w:t>
      </w:r>
      <w:r w:rsidRPr="00361724">
        <w:t>the UE conformance tests for MCS for Release 15</w:t>
      </w:r>
      <w:r w:rsidR="008B536A" w:rsidRPr="00361724">
        <w:t xml:space="preserve"> and </w:t>
      </w:r>
      <w:r w:rsidR="002071F9" w:rsidRPr="00361724">
        <w:t>Release 16</w:t>
      </w:r>
      <w:r w:rsidR="00CE6BC4" w:rsidRPr="00361724">
        <w:t xml:space="preserve"> (scheduled to be completed in September 2024)</w:t>
      </w:r>
      <w:r w:rsidRPr="00361724">
        <w:t xml:space="preserve">. RAN5 needs to address developing test specifications that relate to Release </w:t>
      </w:r>
      <w:r w:rsidR="00A5518A" w:rsidRPr="00361724">
        <w:t xml:space="preserve">17 </w:t>
      </w:r>
      <w:r w:rsidRPr="00361724">
        <w:t xml:space="preserve">MCPTT, </w:t>
      </w:r>
      <w:proofErr w:type="spellStart"/>
      <w:r w:rsidRPr="00361724">
        <w:t>MCVideo</w:t>
      </w:r>
      <w:proofErr w:type="spellEnd"/>
      <w:r w:rsidRPr="00361724">
        <w:t xml:space="preserve"> and </w:t>
      </w:r>
      <w:proofErr w:type="spellStart"/>
      <w:r w:rsidRPr="00361724">
        <w:t>MCData</w:t>
      </w:r>
      <w:proofErr w:type="spellEnd"/>
      <w:r w:rsidRPr="00361724">
        <w:t xml:space="preserve"> requirements</w:t>
      </w:r>
      <w:r w:rsidR="00CD62A2" w:rsidRPr="00361724">
        <w:t xml:space="preserve"> for both LTE and 5G</w:t>
      </w:r>
      <w:r w:rsidRPr="00361724">
        <w:t>.</w:t>
      </w:r>
    </w:p>
    <w:p w14:paraId="6EBFBD08" w14:textId="77777777" w:rsidR="00F5429B" w:rsidRPr="00361724" w:rsidRDefault="00F5429B" w:rsidP="00F5429B">
      <w:pPr>
        <w:pStyle w:val="Heading1"/>
        <w:rPr>
          <w:sz w:val="32"/>
          <w:szCs w:val="32"/>
        </w:rPr>
      </w:pPr>
      <w:r w:rsidRPr="00361724">
        <w:rPr>
          <w:sz w:val="32"/>
          <w:szCs w:val="32"/>
        </w:rPr>
        <w:t>4</w:t>
      </w:r>
      <w:r w:rsidRPr="00361724">
        <w:rPr>
          <w:sz w:val="32"/>
          <w:szCs w:val="32"/>
        </w:rPr>
        <w:tab/>
        <w:t>Objective</w:t>
      </w:r>
    </w:p>
    <w:p w14:paraId="4CC3D98F" w14:textId="77777777" w:rsidR="0040240E" w:rsidRPr="00864718" w:rsidRDefault="0040240E" w:rsidP="0040240E">
      <w:pPr>
        <w:pStyle w:val="Heading3"/>
      </w:pPr>
      <w:r w:rsidRPr="00864718">
        <w:t>4.1</w:t>
      </w:r>
      <w:r w:rsidRPr="00864718">
        <w:tab/>
        <w:t>Objective of SI or Core part WI or Testing part WI</w:t>
      </w:r>
    </w:p>
    <w:p w14:paraId="2166DE07" w14:textId="6BDFA23D" w:rsidR="00B43DC4" w:rsidRPr="00361724" w:rsidRDefault="00FD5248" w:rsidP="00A8116D">
      <w:r w:rsidRPr="00361724">
        <w:t xml:space="preserve">The objective of this work item is to provide </w:t>
      </w:r>
      <w:r w:rsidR="00FA269B" w:rsidRPr="00361724">
        <w:t>UE</w:t>
      </w:r>
      <w:r w:rsidR="0047631B" w:rsidRPr="00361724">
        <w:t xml:space="preserve"> </w:t>
      </w:r>
      <w:r w:rsidRPr="00361724">
        <w:t xml:space="preserve">conformance test specifications for </w:t>
      </w:r>
      <w:r w:rsidRPr="00361724">
        <w:rPr>
          <w:rFonts w:hint="eastAsia"/>
        </w:rPr>
        <w:t>the Rel-</w:t>
      </w:r>
      <w:r w:rsidR="00A5518A" w:rsidRPr="00361724">
        <w:rPr>
          <w:rFonts w:hint="eastAsia"/>
        </w:rPr>
        <w:t>1</w:t>
      </w:r>
      <w:r w:rsidR="00A5518A" w:rsidRPr="00361724">
        <w:t>7</w:t>
      </w:r>
      <w:r w:rsidR="00A5518A" w:rsidRPr="00361724">
        <w:rPr>
          <w:rFonts w:hint="eastAsia"/>
        </w:rPr>
        <w:t xml:space="preserve"> </w:t>
      </w:r>
      <w:r w:rsidRPr="00361724">
        <w:rPr>
          <w:rFonts w:hint="eastAsia"/>
        </w:rPr>
        <w:t>core</w:t>
      </w:r>
      <w:r w:rsidRPr="00361724">
        <w:t xml:space="preserve"> requirements for MCPTT, </w:t>
      </w:r>
      <w:proofErr w:type="spellStart"/>
      <w:r w:rsidRPr="00361724">
        <w:t>MCVideo</w:t>
      </w:r>
      <w:proofErr w:type="spellEnd"/>
      <w:r w:rsidRPr="00361724">
        <w:t xml:space="preserve"> and </w:t>
      </w:r>
      <w:proofErr w:type="spellStart"/>
      <w:r w:rsidRPr="00361724">
        <w:t>MCData</w:t>
      </w:r>
      <w:proofErr w:type="spellEnd"/>
      <w:r w:rsidRPr="00361724">
        <w:t xml:space="preserve">. The RAT for this Work Item is </w:t>
      </w:r>
      <w:r w:rsidR="00CE6BC4" w:rsidRPr="00361724">
        <w:t xml:space="preserve">both </w:t>
      </w:r>
      <w:r w:rsidRPr="00361724">
        <w:t>LTE</w:t>
      </w:r>
      <w:r w:rsidR="00CE6BC4" w:rsidRPr="00361724">
        <w:t xml:space="preserve"> and 5G</w:t>
      </w:r>
      <w:r w:rsidR="00D92B0B" w:rsidRPr="00361724">
        <w:t xml:space="preserve"> </w:t>
      </w:r>
      <w:r w:rsidR="00CE6BC4" w:rsidRPr="00361724">
        <w:t>NR</w:t>
      </w:r>
      <w:r w:rsidRPr="00361724">
        <w:t xml:space="preserve">. </w:t>
      </w:r>
      <w:r w:rsidR="00F4726D" w:rsidRPr="00361724">
        <w:t>A</w:t>
      </w:r>
      <w:r w:rsidR="00DF16B4" w:rsidRPr="00361724">
        <w:t xml:space="preserve"> new series of specifications (3GPP TS 37.579-x)</w:t>
      </w:r>
      <w:r w:rsidR="0076149E" w:rsidRPr="00361724">
        <w:t>,</w:t>
      </w:r>
      <w:r w:rsidR="00DF16B4" w:rsidRPr="00361724">
        <w:t xml:space="preserve"> under 3GPP TS 37</w:t>
      </w:r>
      <w:r w:rsidR="0076149E" w:rsidRPr="00361724">
        <w:t>-</w:t>
      </w:r>
      <w:r w:rsidR="00DF16B4" w:rsidRPr="00361724">
        <w:t>series (Multiple radio access technology aspects series)</w:t>
      </w:r>
      <w:r w:rsidR="0076149E" w:rsidRPr="00361724">
        <w:t>,</w:t>
      </w:r>
      <w:r w:rsidR="00DF16B4" w:rsidRPr="00361724">
        <w:t xml:space="preserve"> </w:t>
      </w:r>
      <w:r w:rsidR="00E62805" w:rsidRPr="00361724">
        <w:t>is</w:t>
      </w:r>
      <w:r w:rsidR="00F4726D" w:rsidRPr="00361724">
        <w:t xml:space="preserve"> proposed </w:t>
      </w:r>
      <w:r w:rsidR="00DF16B4" w:rsidRPr="00361724">
        <w:t xml:space="preserve">to </w:t>
      </w:r>
      <w:r w:rsidR="005303FF" w:rsidRPr="00361724">
        <w:t>contain</w:t>
      </w:r>
      <w:r w:rsidR="00DF16B4" w:rsidRPr="00361724">
        <w:t xml:space="preserve"> </w:t>
      </w:r>
      <w:r w:rsidR="0047631B" w:rsidRPr="00361724">
        <w:t>M</w:t>
      </w:r>
      <w:r w:rsidR="00DF16B4" w:rsidRPr="00361724">
        <w:t xml:space="preserve">ission Critical Services </w:t>
      </w:r>
      <w:r w:rsidR="0047631B" w:rsidRPr="00361724">
        <w:t xml:space="preserve">UE </w:t>
      </w:r>
      <w:r w:rsidR="00DF16B4" w:rsidRPr="00361724">
        <w:t xml:space="preserve">test </w:t>
      </w:r>
      <w:r w:rsidR="00DB0D5F" w:rsidRPr="00361724">
        <w:t>cases</w:t>
      </w:r>
      <w:r w:rsidR="00DF16B4" w:rsidRPr="00361724">
        <w:t xml:space="preserve"> for both LTE and 5G NR RATs in the same spec</w:t>
      </w:r>
      <w:r w:rsidR="00DB0D5F" w:rsidRPr="00361724">
        <w:t>ification</w:t>
      </w:r>
      <w:r w:rsidR="00DF16B4" w:rsidRPr="00361724">
        <w:t xml:space="preserve">. </w:t>
      </w:r>
    </w:p>
    <w:p w14:paraId="6A489DE7" w14:textId="20A6B9D6" w:rsidR="00673792" w:rsidRPr="00361724" w:rsidRDefault="00DF16B4" w:rsidP="00A8116D">
      <w:r w:rsidRPr="00361724">
        <w:t>All contents of the existing LTE MC</w:t>
      </w:r>
      <w:r w:rsidR="001A4B14" w:rsidRPr="00361724">
        <w:t>S</w:t>
      </w:r>
      <w:r w:rsidR="0047631B" w:rsidRPr="00361724">
        <w:t xml:space="preserve"> UE</w:t>
      </w:r>
      <w:r w:rsidRPr="00361724">
        <w:t xml:space="preserve"> test spec</w:t>
      </w:r>
      <w:r w:rsidR="00E72319" w:rsidRPr="00361724">
        <w:t>ifications</w:t>
      </w:r>
      <w:r w:rsidRPr="00361724">
        <w:t xml:space="preserve"> (TS 36.579-x series) will be </w:t>
      </w:r>
      <w:r w:rsidR="00080A82" w:rsidRPr="00361724">
        <w:t>transferred</w:t>
      </w:r>
      <w:r w:rsidRPr="00361724">
        <w:t xml:space="preserve"> to </w:t>
      </w:r>
      <w:r w:rsidR="00080A82" w:rsidRPr="00361724">
        <w:t xml:space="preserve">the </w:t>
      </w:r>
      <w:r w:rsidRPr="00361724">
        <w:t xml:space="preserve">corresponding </w:t>
      </w:r>
      <w:r w:rsidR="00080A82" w:rsidRPr="00361724">
        <w:t xml:space="preserve">proposed </w:t>
      </w:r>
      <w:r w:rsidRPr="00361724">
        <w:t>TS 37.579-x series spec</w:t>
      </w:r>
      <w:r w:rsidR="00E72319" w:rsidRPr="00361724">
        <w:t>ifications,</w:t>
      </w:r>
      <w:r w:rsidRPr="00361724">
        <w:t xml:space="preserve"> </w:t>
      </w:r>
      <w:r w:rsidR="00080A82" w:rsidRPr="00361724">
        <w:t xml:space="preserve">which will be </w:t>
      </w:r>
      <w:r w:rsidR="002263E6" w:rsidRPr="00361724">
        <w:t xml:space="preserve">the </w:t>
      </w:r>
      <w:r w:rsidR="00080A82" w:rsidRPr="00361724">
        <w:t xml:space="preserve">initial content of </w:t>
      </w:r>
      <w:r w:rsidR="00DA4CBF" w:rsidRPr="00361724">
        <w:t>the proposed TS 37.579-x series spec</w:t>
      </w:r>
      <w:r w:rsidR="00281DFF" w:rsidRPr="00361724">
        <w:t>ifications</w:t>
      </w:r>
      <w:r w:rsidR="00DA4CBF" w:rsidRPr="00361724">
        <w:t xml:space="preserve">. </w:t>
      </w:r>
      <w:r w:rsidR="00281DFF" w:rsidRPr="00361724">
        <w:t>Subsequently</w:t>
      </w:r>
      <w:r w:rsidR="00DA4CBF" w:rsidRPr="00361724">
        <w:t>,</w:t>
      </w:r>
      <w:r w:rsidRPr="00361724">
        <w:t xml:space="preserve"> </w:t>
      </w:r>
      <w:r w:rsidR="00673792" w:rsidRPr="00361724">
        <w:t xml:space="preserve">the </w:t>
      </w:r>
      <w:r w:rsidRPr="00361724">
        <w:t>TS 36.579-x series will be turned into pointer</w:t>
      </w:r>
      <w:r w:rsidR="00673792" w:rsidRPr="00361724">
        <w:t xml:space="preserve"> </w:t>
      </w:r>
      <w:r w:rsidR="005763F8" w:rsidRPr="00361724">
        <w:t>specifications</w:t>
      </w:r>
      <w:r w:rsidRPr="00361724">
        <w:t xml:space="preserve"> to corresponding TS 37.579-x series</w:t>
      </w:r>
      <w:r w:rsidR="00673792" w:rsidRPr="00361724">
        <w:t xml:space="preserve"> specifications</w:t>
      </w:r>
      <w:r w:rsidRPr="00361724">
        <w:t xml:space="preserve">. </w:t>
      </w:r>
      <w:r w:rsidR="00166B0D" w:rsidRPr="00361724">
        <w:t xml:space="preserve">Rel-17 MCX test cases for both LTE and NR </w:t>
      </w:r>
      <w:r w:rsidR="00356E29" w:rsidRPr="00361724">
        <w:t xml:space="preserve">RATs </w:t>
      </w:r>
      <w:r w:rsidR="00166B0D" w:rsidRPr="00361724">
        <w:t xml:space="preserve">will be added directly to </w:t>
      </w:r>
      <w:r w:rsidR="00F92628" w:rsidRPr="00361724">
        <w:t xml:space="preserve">proposed </w:t>
      </w:r>
      <w:r w:rsidR="00166B0D" w:rsidRPr="00361724">
        <w:t>TS 37.579-x series.</w:t>
      </w:r>
    </w:p>
    <w:p w14:paraId="107E3452" w14:textId="1F6AA08C" w:rsidR="00FD5248" w:rsidRPr="00201DB9" w:rsidRDefault="00077DC3" w:rsidP="00A8116D">
      <w:r w:rsidRPr="00361724">
        <w:lastRenderedPageBreak/>
        <w:t>It is possible that the core specifications ma</w:t>
      </w:r>
      <w:r w:rsidRPr="00201DB9">
        <w:t>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 xml:space="preserve">In general, in SA1, SA2, SA3, SA4 and SA6, functional architecture and information flows to support mission critical communication services are defined which will be reflected in this RAN5 work item. In CT1, CT3, CT4 and CT6, MCPTT, </w:t>
      </w:r>
      <w:proofErr w:type="spellStart"/>
      <w:r w:rsidRPr="00201DB9">
        <w:t>MCVideo</w:t>
      </w:r>
      <w:proofErr w:type="spellEnd"/>
      <w:r w:rsidRPr="00201DB9">
        <w:t xml:space="preserve">, and </w:t>
      </w:r>
      <w:proofErr w:type="spellStart"/>
      <w:r w:rsidRPr="00201DB9">
        <w:t>MCData</w:t>
      </w:r>
      <w:proofErr w:type="spellEnd"/>
      <w:r w:rsidRPr="00201DB9">
        <w:t xml:space="preserve"> protocol aspects are defined which, whenever relevant, will be reflected in this RAN5 work item. In CT1, IMS profiles to support MCPTT, </w:t>
      </w:r>
      <w:proofErr w:type="spellStart"/>
      <w:r w:rsidRPr="00201DB9">
        <w:t>MCVideo</w:t>
      </w:r>
      <w:proofErr w:type="spellEnd"/>
      <w:r w:rsidRPr="00201DB9">
        <w:t xml:space="preserve">, and </w:t>
      </w:r>
      <w:proofErr w:type="spellStart"/>
      <w:r w:rsidRPr="00201DB9">
        <w:t>MCData</w:t>
      </w:r>
      <w:proofErr w:type="spellEnd"/>
      <w:r w:rsidRPr="00201DB9">
        <w:t xml:space="preserve">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 xml:space="preserve">TS 24.281 – </w:t>
            </w:r>
            <w:proofErr w:type="spellStart"/>
            <w:r w:rsidRPr="00201DB9">
              <w:t>MCVideo</w:t>
            </w:r>
            <w:proofErr w:type="spellEnd"/>
            <w:r w:rsidRPr="00201DB9">
              <w:t xml:space="preserve"> signalling </w:t>
            </w:r>
            <w:proofErr w:type="gramStart"/>
            <w:r w:rsidRPr="00201DB9">
              <w:t>protocol</w:t>
            </w:r>
            <w:proofErr w:type="gramEnd"/>
          </w:p>
          <w:p w14:paraId="31024686" w14:textId="77777777" w:rsidR="00FD5248" w:rsidRPr="00201DB9" w:rsidRDefault="00FD5248" w:rsidP="00591E4C">
            <w:pPr>
              <w:overflowPunct/>
              <w:autoSpaceDE/>
              <w:autoSpaceDN/>
              <w:adjustRightInd/>
              <w:spacing w:after="0"/>
              <w:textAlignment w:val="auto"/>
            </w:pPr>
            <w:r w:rsidRPr="00201DB9">
              <w:t xml:space="preserve">TS 24.581 – </w:t>
            </w:r>
            <w:proofErr w:type="spellStart"/>
            <w:r w:rsidRPr="00201DB9">
              <w:t>MCVideo</w:t>
            </w:r>
            <w:proofErr w:type="spellEnd"/>
            <w:r w:rsidRPr="00201DB9">
              <w:t xml:space="preserve"> media plane control</w:t>
            </w:r>
          </w:p>
          <w:p w14:paraId="3F585853" w14:textId="77777777" w:rsidR="00FD5248" w:rsidRPr="00201DB9" w:rsidRDefault="00FD5248" w:rsidP="00591E4C">
            <w:pPr>
              <w:overflowPunct/>
              <w:autoSpaceDE/>
              <w:autoSpaceDN/>
              <w:adjustRightInd/>
              <w:spacing w:after="0"/>
              <w:textAlignment w:val="auto"/>
            </w:pPr>
            <w:r w:rsidRPr="00201DB9">
              <w:t xml:space="preserve">TS 24.282 – </w:t>
            </w:r>
            <w:proofErr w:type="spellStart"/>
            <w:r w:rsidRPr="00201DB9">
              <w:t>MCData</w:t>
            </w:r>
            <w:proofErr w:type="spellEnd"/>
            <w:r w:rsidRPr="00201DB9">
              <w:t xml:space="preserve"> signalling </w:t>
            </w:r>
            <w:proofErr w:type="gramStart"/>
            <w:r w:rsidRPr="00201DB9">
              <w:t>protocol</w:t>
            </w:r>
            <w:proofErr w:type="gramEnd"/>
          </w:p>
          <w:p w14:paraId="3B41333B" w14:textId="77777777" w:rsidR="00FD5248" w:rsidRPr="00201DB9" w:rsidRDefault="00FD5248" w:rsidP="00591E4C">
            <w:pPr>
              <w:overflowPunct/>
              <w:autoSpaceDE/>
              <w:autoSpaceDN/>
              <w:adjustRightInd/>
              <w:spacing w:after="0"/>
              <w:textAlignment w:val="auto"/>
            </w:pPr>
            <w:r w:rsidRPr="00201DB9">
              <w:t xml:space="preserve">TS 24.582 – </w:t>
            </w:r>
            <w:proofErr w:type="spellStart"/>
            <w:r w:rsidRPr="00201DB9">
              <w:t>MCData</w:t>
            </w:r>
            <w:proofErr w:type="spellEnd"/>
            <w:r w:rsidRPr="00201DB9">
              <w:t xml:space="preserve">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0"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lastRenderedPageBreak/>
              <w:t>TS</w:t>
            </w:r>
          </w:p>
        </w:tc>
        <w:tc>
          <w:tcPr>
            <w:tcW w:w="1134" w:type="dxa"/>
            <w:shd w:val="clear" w:color="auto" w:fill="auto"/>
          </w:tcPr>
          <w:p w14:paraId="361072CB" w14:textId="70E62169" w:rsidR="00EC1F80" w:rsidRDefault="00EC1F80" w:rsidP="00EC1F80">
            <w:pPr>
              <w:pStyle w:val="TAL"/>
            </w:pPr>
            <w:r>
              <w:t>3</w:t>
            </w:r>
            <w:r w:rsidR="000C71CB">
              <w:t>7</w:t>
            </w:r>
            <w:r w:rsidRPr="00201DB9">
              <w:t>.</w:t>
            </w:r>
            <w:r w:rsidR="00464D09">
              <w:t>5</w:t>
            </w:r>
            <w:r w:rsidRPr="00201DB9">
              <w:t>XX-</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231AD911" w14:textId="77777777" w:rsidR="007217C3" w:rsidRDefault="00D73625" w:rsidP="00415634">
            <w:pPr>
              <w:pStyle w:val="TAL"/>
            </w:pPr>
            <w:r w:rsidRPr="004439F8">
              <w:t xml:space="preserve">Note: The initial contents of this specification will be </w:t>
            </w:r>
            <w:r w:rsidR="00A83BE1">
              <w:t>transferred</w:t>
            </w:r>
            <w:r w:rsidRPr="004439F8">
              <w:t xml:space="preserve"> from TS 36.579-</w:t>
            </w:r>
            <w:r>
              <w:t>1</w:t>
            </w:r>
            <w:r w:rsidRPr="004439F8">
              <w:t>.</w:t>
            </w:r>
          </w:p>
          <w:p w14:paraId="0791DA8C" w14:textId="77777777" w:rsidR="003F37F1" w:rsidRDefault="003F37F1" w:rsidP="00415634">
            <w:pPr>
              <w:pStyle w:val="TAL"/>
            </w:pPr>
          </w:p>
          <w:p w14:paraId="42F2B35D" w14:textId="147B2813" w:rsidR="00F01F9B" w:rsidRDefault="00F01F9B" w:rsidP="00415634">
            <w:pPr>
              <w:pStyle w:val="TAL"/>
            </w:pPr>
            <w:r>
              <w:t>Rapporteur: Calle Hagenfeldt, Ericsson</w:t>
            </w:r>
            <w:r w:rsidR="00654A89">
              <w:t>,</w:t>
            </w:r>
          </w:p>
          <w:p w14:paraId="0F4A467F" w14:textId="6E0DACC7" w:rsidR="00F01F9B" w:rsidRDefault="00654A89" w:rsidP="00415634">
            <w:pPr>
              <w:pStyle w:val="TAL"/>
            </w:pPr>
            <w:hyperlink r:id="rId15" w:history="1">
              <w:r w:rsidRPr="00654A89">
                <w:rPr>
                  <w:rStyle w:val="Hyperlink"/>
                </w:rPr>
                <w:t>calle.hagenfeldt@ericsson.com</w:t>
              </w:r>
            </w:hyperlink>
          </w:p>
          <w:p w14:paraId="3ABAECEC" w14:textId="6FF7E2AA" w:rsidR="000275D6" w:rsidRPr="00201DB9" w:rsidRDefault="000275D6" w:rsidP="00415634">
            <w:pPr>
              <w:pStyle w:val="TAL"/>
            </w:pP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62B31AC0" w:rsidR="001A308F" w:rsidRDefault="001A308F" w:rsidP="001A308F">
            <w:pPr>
              <w:pStyle w:val="TAL"/>
            </w:pPr>
            <w:r>
              <w:t>37</w:t>
            </w:r>
            <w:r w:rsidRPr="00201DB9">
              <w:t>.</w:t>
            </w:r>
            <w:r w:rsidR="009134D5">
              <w:t>5</w:t>
            </w:r>
            <w:r w:rsidRPr="00201DB9">
              <w:t>XX-</w:t>
            </w:r>
            <w:r w:rsidR="00774F0C">
              <w:t>2</w:t>
            </w:r>
          </w:p>
        </w:tc>
        <w:tc>
          <w:tcPr>
            <w:tcW w:w="2409" w:type="dxa"/>
            <w:shd w:val="clear" w:color="auto" w:fill="auto"/>
          </w:tcPr>
          <w:p w14:paraId="209610DE" w14:textId="090CEF43" w:rsidR="001A308F" w:rsidRPr="00715151" w:rsidRDefault="001A308F" w:rsidP="001A308F">
            <w:pPr>
              <w:pStyle w:val="TAL"/>
            </w:pPr>
            <w:r w:rsidRPr="00715151">
              <w:t xml:space="preserve">Mission Critical (MC) services; Part 2: Mission Critical Push </w:t>
            </w:r>
            <w:proofErr w:type="gramStart"/>
            <w:r w:rsidRPr="00715151">
              <w:t>To</w:t>
            </w:r>
            <w:proofErr w:type="gramEnd"/>
            <w:r w:rsidRPr="00715151">
              <w:t xml:space="preserve">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4E27C13E" w14:textId="77777777" w:rsidR="001A308F"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2</w:t>
            </w:r>
            <w:r w:rsidRPr="004439F8">
              <w:t>.</w:t>
            </w:r>
          </w:p>
          <w:p w14:paraId="74B23F7B" w14:textId="77777777" w:rsidR="00B31D25" w:rsidRDefault="00B31D25" w:rsidP="001A308F">
            <w:pPr>
              <w:pStyle w:val="TAL"/>
            </w:pPr>
          </w:p>
          <w:p w14:paraId="2179147D" w14:textId="77777777" w:rsidR="00B31D25" w:rsidRDefault="00B31D25" w:rsidP="00B31D25">
            <w:pPr>
              <w:pStyle w:val="TAL"/>
            </w:pPr>
            <w:r>
              <w:t>Rapporteur: Calle Hagenfeldt, Ericsson,</w:t>
            </w:r>
          </w:p>
          <w:p w14:paraId="6A06F581" w14:textId="22B7F207" w:rsidR="00B31D25" w:rsidRPr="00201DB9" w:rsidRDefault="00B31D25" w:rsidP="001A308F">
            <w:pPr>
              <w:pStyle w:val="TAL"/>
            </w:pPr>
            <w:hyperlink r:id="rId16" w:history="1">
              <w:r w:rsidRPr="00654A89">
                <w:rPr>
                  <w:rStyle w:val="Hyperlink"/>
                </w:rPr>
                <w:t>calle.hagenfeldt@ericsson.com</w:t>
              </w:r>
            </w:hyperlink>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47096FE1" w:rsidR="001A308F" w:rsidRPr="00201DB9" w:rsidRDefault="001A308F" w:rsidP="001A308F">
            <w:pPr>
              <w:pStyle w:val="TAL"/>
            </w:pPr>
            <w:r>
              <w:t>37</w:t>
            </w:r>
            <w:r w:rsidRPr="00201DB9">
              <w:t>.</w:t>
            </w:r>
            <w:r w:rsidR="00774F0C">
              <w:t>5</w:t>
            </w:r>
            <w:r w:rsidRPr="00201DB9">
              <w:t>XX-</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3F40C462" w14:textId="77777777" w:rsidR="00DC5EB3"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4</w:t>
            </w:r>
            <w:r w:rsidRPr="004439F8">
              <w:t>.</w:t>
            </w:r>
          </w:p>
          <w:p w14:paraId="1DCE94CD" w14:textId="77777777" w:rsidR="00B31D25" w:rsidRDefault="00B31D25" w:rsidP="001A308F">
            <w:pPr>
              <w:pStyle w:val="TAL"/>
            </w:pPr>
          </w:p>
          <w:p w14:paraId="64301C9C" w14:textId="77777777" w:rsidR="00B31D25" w:rsidRDefault="00B31D25" w:rsidP="00B31D25">
            <w:pPr>
              <w:pStyle w:val="TAL"/>
            </w:pPr>
            <w:r>
              <w:t>Rapporteur: Calle Hagenfeldt, Ericsson,</w:t>
            </w:r>
          </w:p>
          <w:p w14:paraId="0DD1A4C6" w14:textId="7B2026E8" w:rsidR="00B31D25" w:rsidRPr="00201DB9" w:rsidRDefault="00B31D25" w:rsidP="001A308F">
            <w:pPr>
              <w:pStyle w:val="TAL"/>
            </w:pPr>
            <w:hyperlink r:id="rId17" w:history="1">
              <w:r w:rsidRPr="00654A89">
                <w:rPr>
                  <w:rStyle w:val="Hyperlink"/>
                </w:rPr>
                <w:t>calle.hagenfeldt@ericsson.com</w:t>
              </w:r>
            </w:hyperlink>
          </w:p>
        </w:tc>
      </w:tr>
      <w:tr w:rsidR="001A308F" w:rsidRPr="00CA7581"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72E07415" w:rsidR="001A308F" w:rsidRPr="00201DB9" w:rsidRDefault="001A308F" w:rsidP="001A308F">
            <w:pPr>
              <w:pStyle w:val="TAL"/>
            </w:pPr>
            <w:r>
              <w:t>37</w:t>
            </w:r>
            <w:r w:rsidRPr="00201DB9">
              <w:t>.</w:t>
            </w:r>
            <w:r w:rsidR="00774F0C">
              <w:t>5</w:t>
            </w:r>
            <w:r w:rsidRPr="00201DB9">
              <w:t>XX-</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0D63C614" w14:textId="77777777" w:rsidR="00DC5EB3"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5</w:t>
            </w:r>
            <w:r w:rsidRPr="004439F8">
              <w:t>.</w:t>
            </w:r>
          </w:p>
          <w:p w14:paraId="476DCFCD" w14:textId="77777777" w:rsidR="00B31D25" w:rsidRDefault="00B31D25" w:rsidP="001A308F">
            <w:pPr>
              <w:pStyle w:val="TAL"/>
            </w:pPr>
          </w:p>
          <w:p w14:paraId="0AB3E499" w14:textId="49D729E8" w:rsidR="00B31D25" w:rsidRPr="002C762A" w:rsidRDefault="00B31D25" w:rsidP="00B31D25">
            <w:pPr>
              <w:pStyle w:val="TAL"/>
              <w:rPr>
                <w:lang w:val="sv-SE"/>
              </w:rPr>
            </w:pPr>
            <w:r w:rsidRPr="002C762A">
              <w:rPr>
                <w:lang w:val="sv-SE"/>
              </w:rPr>
              <w:t>Rapporteur: Olivier</w:t>
            </w:r>
            <w:r w:rsidR="00CA7581" w:rsidRPr="002C762A">
              <w:rPr>
                <w:lang w:val="sv-SE"/>
              </w:rPr>
              <w:t xml:space="preserve"> Genoud</w:t>
            </w:r>
            <w:r w:rsidRPr="002C762A">
              <w:rPr>
                <w:lang w:val="sv-SE"/>
              </w:rPr>
              <w:t xml:space="preserve">, </w:t>
            </w:r>
            <w:r w:rsidR="009D003B" w:rsidRPr="009D003B">
              <w:rPr>
                <w:lang w:val="sv-SE"/>
              </w:rPr>
              <w:t>MCC TF160</w:t>
            </w:r>
            <w:r w:rsidRPr="002C762A">
              <w:rPr>
                <w:lang w:val="sv-SE"/>
              </w:rPr>
              <w:t>,</w:t>
            </w:r>
          </w:p>
          <w:p w14:paraId="29C67AD6" w14:textId="63C6CD23" w:rsidR="00C7765A" w:rsidRPr="00C7765A" w:rsidRDefault="00C7765A" w:rsidP="001A308F">
            <w:pPr>
              <w:pStyle w:val="TAL"/>
            </w:pPr>
            <w:hyperlink r:id="rId18" w:history="1">
              <w:r w:rsidRPr="007E3FF8">
                <w:rPr>
                  <w:rStyle w:val="Hyperlink"/>
                </w:rPr>
                <w:t>olivier.genoud@etsi.org</w:t>
              </w:r>
            </w:hyperlink>
            <w:r>
              <w:t xml:space="preserve"> </w:t>
            </w:r>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46ACC17A" w:rsidR="001A308F" w:rsidRPr="00201DB9" w:rsidRDefault="001A308F" w:rsidP="001A308F">
            <w:pPr>
              <w:pStyle w:val="TAL"/>
            </w:pPr>
            <w:r>
              <w:t>37</w:t>
            </w:r>
            <w:r w:rsidRPr="00201DB9">
              <w:t>.</w:t>
            </w:r>
            <w:r w:rsidR="00774F0C">
              <w:t>5</w:t>
            </w:r>
            <w:r w:rsidRPr="00201DB9">
              <w:t>XX-</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w:t>
            </w:r>
            <w:proofErr w:type="spellStart"/>
            <w:r w:rsidRPr="00715151">
              <w:t>MCVideo</w:t>
            </w:r>
            <w:proofErr w:type="spellEnd"/>
            <w:r w:rsidRPr="00715151">
              <w:t>)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3E0A1351" w14:textId="77777777" w:rsidR="00DC5EB3"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6</w:t>
            </w:r>
            <w:r w:rsidRPr="004439F8">
              <w:t>.</w:t>
            </w:r>
          </w:p>
          <w:p w14:paraId="726CF20D" w14:textId="77777777" w:rsidR="00B31D25" w:rsidRDefault="00B31D25" w:rsidP="001A308F">
            <w:pPr>
              <w:pStyle w:val="TAL"/>
            </w:pPr>
          </w:p>
          <w:p w14:paraId="2D4882D6" w14:textId="77777777" w:rsidR="00B31D25" w:rsidRDefault="00B31D25" w:rsidP="00B31D25">
            <w:pPr>
              <w:pStyle w:val="TAL"/>
            </w:pPr>
            <w:r>
              <w:t>Rapporteur: Calle Hagenfeldt, Ericsson,</w:t>
            </w:r>
          </w:p>
          <w:p w14:paraId="460DF97D" w14:textId="6596C6BA" w:rsidR="00B31D25" w:rsidRPr="00201DB9" w:rsidRDefault="00B31D25" w:rsidP="001A308F">
            <w:pPr>
              <w:pStyle w:val="TAL"/>
            </w:pPr>
            <w:hyperlink r:id="rId19" w:history="1">
              <w:r w:rsidRPr="00654A89">
                <w:rPr>
                  <w:rStyle w:val="Hyperlink"/>
                </w:rPr>
                <w:t>calle.hagenfeldt@ericsson.com</w:t>
              </w:r>
            </w:hyperlink>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lastRenderedPageBreak/>
              <w:t>TS</w:t>
            </w:r>
          </w:p>
        </w:tc>
        <w:tc>
          <w:tcPr>
            <w:tcW w:w="1134" w:type="dxa"/>
            <w:shd w:val="clear" w:color="auto" w:fill="auto"/>
          </w:tcPr>
          <w:p w14:paraId="00607D07" w14:textId="1C15F37E" w:rsidR="001A308F" w:rsidRPr="00201DB9" w:rsidRDefault="001A308F" w:rsidP="001A308F">
            <w:pPr>
              <w:pStyle w:val="TAL"/>
            </w:pPr>
            <w:r>
              <w:t>37</w:t>
            </w:r>
            <w:r w:rsidRPr="00201DB9">
              <w:t>.</w:t>
            </w:r>
            <w:r w:rsidR="00774F0C">
              <w:t>5</w:t>
            </w:r>
            <w:r w:rsidRPr="00201DB9">
              <w:t>XX-</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w:t>
            </w:r>
            <w:proofErr w:type="spellStart"/>
            <w:r w:rsidRPr="00715151">
              <w:t>MCData</w:t>
            </w:r>
            <w:proofErr w:type="spellEnd"/>
            <w:r w:rsidRPr="00715151">
              <w:t>)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2C0ED624" w14:textId="77777777" w:rsidR="00DC5EB3"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7</w:t>
            </w:r>
            <w:r w:rsidRPr="004439F8">
              <w:t>.</w:t>
            </w:r>
          </w:p>
          <w:p w14:paraId="09DA8AC9" w14:textId="77777777" w:rsidR="00B31D25" w:rsidRDefault="00B31D25" w:rsidP="001A308F">
            <w:pPr>
              <w:pStyle w:val="TAL"/>
            </w:pPr>
          </w:p>
          <w:p w14:paraId="2CB48B74" w14:textId="77777777" w:rsidR="00B31D25" w:rsidRDefault="00B31D25" w:rsidP="00B31D25">
            <w:pPr>
              <w:pStyle w:val="TAL"/>
            </w:pPr>
            <w:r>
              <w:t>Rapporteur: Calle Hagenfeldt, Ericsson,</w:t>
            </w:r>
          </w:p>
          <w:p w14:paraId="1DA24C70" w14:textId="3EBF831D" w:rsidR="00B31D25" w:rsidRPr="00201DB9" w:rsidRDefault="00B31D25" w:rsidP="001A308F">
            <w:pPr>
              <w:pStyle w:val="TAL"/>
            </w:pPr>
            <w:hyperlink r:id="rId20" w:history="1">
              <w:r w:rsidRPr="00654A89">
                <w:rPr>
                  <w:rStyle w:val="Hyperlink"/>
                </w:rPr>
                <w:t>calle.hagenfeldt@ericsson.com</w:t>
              </w:r>
            </w:hyperlink>
          </w:p>
        </w:tc>
      </w:tr>
      <w:bookmarkEnd w:id="0"/>
    </w:tbl>
    <w:p w14:paraId="2EBDABDA" w14:textId="77777777" w:rsidR="00864718" w:rsidRDefault="00864718" w:rsidP="002122B8">
      <w:pPr>
        <w:pStyle w:val="NO"/>
        <w:rPr>
          <w:color w:val="0000FF"/>
        </w:rPr>
      </w:pPr>
    </w:p>
    <w:p w14:paraId="4C1D757F" w14:textId="7EAF863C"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864718">
      <w:pPr>
        <w:pStyle w:val="NO"/>
        <w:ind w:left="0" w:firstLine="0"/>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1" w:name="_Hlk158378978"/>
            <w:r w:rsidRPr="00201DB9">
              <w:rPr>
                <w:b/>
                <w:sz w:val="16"/>
                <w:szCs w:val="16"/>
              </w:rPr>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4DE422C4" w:rsidR="00077DC3" w:rsidRPr="00201DB9" w:rsidRDefault="00826EB7" w:rsidP="00077DC3">
            <w:pPr>
              <w:pStyle w:val="TAL"/>
            </w:pPr>
            <w:r>
              <w:rPr>
                <w:iCs/>
              </w:rPr>
              <w:t>Make this specification a pointer specification to TS 37.5</w:t>
            </w:r>
            <w:r w:rsidR="00A2795F">
              <w:rPr>
                <w:iCs/>
              </w:rPr>
              <w:t>XX</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416A1E1" w:rsidR="00826EB7" w:rsidRPr="00201DB9" w:rsidRDefault="00826EB7" w:rsidP="00826EB7">
            <w:pPr>
              <w:pStyle w:val="TAL"/>
              <w:rPr>
                <w:iCs/>
              </w:rPr>
            </w:pPr>
            <w:r w:rsidRPr="007D7C3B">
              <w:rPr>
                <w:iCs/>
              </w:rPr>
              <w:t xml:space="preserve">Make this specification a </w:t>
            </w:r>
            <w:proofErr w:type="gramStart"/>
            <w:r w:rsidRPr="007D7C3B">
              <w:rPr>
                <w:iCs/>
              </w:rPr>
              <w:t>pointer  specification</w:t>
            </w:r>
            <w:proofErr w:type="gramEnd"/>
            <w:r w:rsidRPr="007D7C3B">
              <w:rPr>
                <w:iCs/>
              </w:rPr>
              <w:t xml:space="preserve"> to TS 37.5</w:t>
            </w:r>
            <w:r w:rsidR="00A2795F">
              <w:rPr>
                <w:iCs/>
              </w:rPr>
              <w:t>XX</w:t>
            </w:r>
            <w:r w:rsidRPr="007D7C3B">
              <w:rPr>
                <w:iCs/>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361724"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361724" w:rsidRDefault="00826EB7" w:rsidP="00826EB7">
            <w:pPr>
              <w:pStyle w:val="TAL"/>
              <w:rPr>
                <w:iCs/>
              </w:rPr>
            </w:pPr>
            <w:r w:rsidRPr="00361724">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34D0510"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361724" w:rsidRDefault="00826EB7" w:rsidP="00826EB7">
            <w:pPr>
              <w:pStyle w:val="TAL"/>
            </w:pPr>
          </w:p>
        </w:tc>
      </w:tr>
      <w:tr w:rsidR="00826EB7" w:rsidRPr="00361724"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361724" w:rsidRDefault="00826EB7" w:rsidP="00826EB7">
            <w:pPr>
              <w:pStyle w:val="TAL"/>
              <w:rPr>
                <w:iCs/>
              </w:rPr>
            </w:pPr>
            <w:r w:rsidRPr="00361724">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2CC805D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361724" w:rsidRDefault="00826EB7" w:rsidP="00826EB7">
            <w:pPr>
              <w:pStyle w:val="TAL"/>
            </w:pPr>
          </w:p>
        </w:tc>
      </w:tr>
      <w:tr w:rsidR="00826EB7" w:rsidRPr="00361724"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361724" w:rsidRDefault="00826EB7" w:rsidP="00826EB7">
            <w:pPr>
              <w:pStyle w:val="TAL"/>
              <w:rPr>
                <w:iCs/>
              </w:rPr>
            </w:pPr>
            <w:r w:rsidRPr="00361724">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1095BAF7"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361724" w:rsidRDefault="00826EB7" w:rsidP="00826EB7">
            <w:pPr>
              <w:pStyle w:val="TAL"/>
            </w:pPr>
          </w:p>
        </w:tc>
      </w:tr>
      <w:tr w:rsidR="00826EB7" w:rsidRPr="00361724"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361724" w:rsidRDefault="00826EB7" w:rsidP="00826EB7">
            <w:pPr>
              <w:pStyle w:val="TAL"/>
              <w:rPr>
                <w:iCs/>
              </w:rPr>
            </w:pPr>
            <w:r w:rsidRPr="00361724">
              <w:rPr>
                <w:iCs/>
              </w:rPr>
              <w:t>36.579-7</w:t>
            </w:r>
          </w:p>
        </w:tc>
        <w:tc>
          <w:tcPr>
            <w:tcW w:w="4344" w:type="dxa"/>
            <w:tcBorders>
              <w:top w:val="single" w:sz="4" w:space="0" w:color="auto"/>
              <w:left w:val="single" w:sz="4" w:space="0" w:color="auto"/>
              <w:right w:val="single" w:sz="4" w:space="0" w:color="auto"/>
            </w:tcBorders>
          </w:tcPr>
          <w:p w14:paraId="2E6B33BB" w14:textId="5B325AB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-7</w:t>
            </w:r>
          </w:p>
        </w:tc>
        <w:tc>
          <w:tcPr>
            <w:tcW w:w="1417" w:type="dxa"/>
            <w:tcBorders>
              <w:top w:val="single" w:sz="4" w:space="0" w:color="auto"/>
              <w:left w:val="single" w:sz="4" w:space="0" w:color="auto"/>
              <w:right w:val="single" w:sz="4" w:space="0" w:color="auto"/>
            </w:tcBorders>
          </w:tcPr>
          <w:p w14:paraId="61AC5B3B" w14:textId="1660C3EB"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361724" w:rsidRDefault="00826EB7" w:rsidP="00826EB7">
            <w:pPr>
              <w:pStyle w:val="TAL"/>
            </w:pPr>
          </w:p>
        </w:tc>
      </w:tr>
      <w:tr w:rsidR="00D9799D" w:rsidRPr="00361724"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5CFE9AA" w:rsidR="00D9799D" w:rsidRPr="00361724" w:rsidRDefault="00D9799D" w:rsidP="00D9799D">
            <w:pPr>
              <w:pStyle w:val="TAL"/>
              <w:rPr>
                <w:iCs/>
              </w:rPr>
            </w:pPr>
            <w:r w:rsidRPr="00361724">
              <w:t>37.5</w:t>
            </w:r>
            <w:r w:rsidR="002D3051" w:rsidRPr="00361724">
              <w:t>XX</w:t>
            </w:r>
            <w:r w:rsidRPr="00361724">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361724" w:rsidRDefault="00D9799D" w:rsidP="00D9799D">
            <w:pPr>
              <w:pStyle w:val="TAL"/>
              <w:rPr>
                <w:iCs/>
              </w:rPr>
            </w:pPr>
            <w:r w:rsidRPr="00361724">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63ABB5BA" w:rsidR="00D9799D" w:rsidRPr="00361724" w:rsidRDefault="00D9799D" w:rsidP="00D9799D">
            <w:pPr>
              <w:pStyle w:val="TAL"/>
            </w:pPr>
            <w:r w:rsidRPr="00361724">
              <w:t>TSG RAN#1</w:t>
            </w:r>
            <w:r w:rsidR="00E92C43" w:rsidRPr="00361724">
              <w:t>1</w:t>
            </w:r>
            <w:r w:rsidR="004732CE" w:rsidRPr="00361724">
              <w:t>0</w:t>
            </w:r>
            <w:r w:rsidRPr="00361724">
              <w:t xml:space="preserve"> (</w:t>
            </w:r>
            <w:r w:rsidR="00E92C43"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361724" w:rsidRDefault="00D9799D" w:rsidP="00D9799D">
            <w:pPr>
              <w:pStyle w:val="TAL"/>
            </w:pPr>
          </w:p>
        </w:tc>
      </w:tr>
      <w:tr w:rsidR="00D9799D" w:rsidRPr="00361724"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443F2E8" w:rsidR="00D9799D" w:rsidRPr="00361724" w:rsidRDefault="00D9799D" w:rsidP="00D9799D">
            <w:pPr>
              <w:pStyle w:val="TAL"/>
              <w:rPr>
                <w:iCs/>
              </w:rPr>
            </w:pPr>
            <w:r w:rsidRPr="00361724">
              <w:t>37.5</w:t>
            </w:r>
            <w:r w:rsidR="002D3051" w:rsidRPr="00361724">
              <w:t>XX</w:t>
            </w:r>
            <w:r w:rsidRPr="00361724">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361724" w:rsidRDefault="00D9799D" w:rsidP="00D9799D">
            <w:pPr>
              <w:pStyle w:val="TAL"/>
              <w:rPr>
                <w:iCs/>
              </w:rPr>
            </w:pPr>
            <w:r w:rsidRPr="00361724">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1B2DE200" w:rsidR="00D9799D" w:rsidRPr="00361724" w:rsidRDefault="00D9799D" w:rsidP="00D9799D">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361724" w:rsidRDefault="00D9799D" w:rsidP="00D9799D">
            <w:pPr>
              <w:pStyle w:val="TAL"/>
            </w:pPr>
          </w:p>
        </w:tc>
      </w:tr>
      <w:tr w:rsidR="00CE7A56" w:rsidRPr="00361724"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CA6115" w:rsidR="00CE7A56" w:rsidRPr="00361724" w:rsidRDefault="00CE7A56" w:rsidP="00CE7A56">
            <w:pPr>
              <w:pStyle w:val="TAL"/>
              <w:rPr>
                <w:iCs/>
              </w:rPr>
            </w:pPr>
            <w:r w:rsidRPr="00361724">
              <w:t>37.5</w:t>
            </w:r>
            <w:r w:rsidR="002D3051" w:rsidRPr="00361724">
              <w:t>XX</w:t>
            </w:r>
            <w:r w:rsidRPr="00361724">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361724" w:rsidRDefault="00CE7A56" w:rsidP="00CE7A56">
            <w:pPr>
              <w:pStyle w:val="TAL"/>
              <w:rPr>
                <w:iCs/>
              </w:rPr>
            </w:pPr>
            <w:r w:rsidRPr="00361724">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29DD6893" w:rsidR="00CE7A56" w:rsidRPr="00361724" w:rsidRDefault="00CE7A56" w:rsidP="00CE7A56">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361724" w:rsidRDefault="00CE7A56" w:rsidP="00CE7A56">
            <w:pPr>
              <w:pStyle w:val="TAL"/>
            </w:pPr>
          </w:p>
        </w:tc>
      </w:tr>
      <w:tr w:rsidR="00144721" w:rsidRPr="00361724"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17FB4251" w:rsidR="00144721" w:rsidRPr="00361724" w:rsidRDefault="00144721" w:rsidP="00144721">
            <w:pPr>
              <w:pStyle w:val="TAL"/>
              <w:rPr>
                <w:iCs/>
              </w:rPr>
            </w:pPr>
            <w:r w:rsidRPr="00361724">
              <w:t>37.5</w:t>
            </w:r>
            <w:r w:rsidR="002D3051" w:rsidRPr="00361724">
              <w:t>XX</w:t>
            </w:r>
            <w:r w:rsidRPr="00361724">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361724" w:rsidRDefault="00144721" w:rsidP="00144721">
            <w:pPr>
              <w:pStyle w:val="TAL"/>
              <w:rPr>
                <w:iCs/>
              </w:rPr>
            </w:pPr>
            <w:r w:rsidRPr="00361724">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0F5C517E"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361724" w:rsidRDefault="00144721" w:rsidP="00144721">
            <w:pPr>
              <w:pStyle w:val="TAL"/>
            </w:pPr>
            <w:r w:rsidRPr="00361724">
              <w:t>Progress of TTCN development of the protocol test model is tracked in MCC TF160 reports to RAN5/RAN.</w:t>
            </w:r>
          </w:p>
        </w:tc>
      </w:tr>
      <w:tr w:rsidR="00144721" w:rsidRPr="00361724"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1D2BCF2E" w:rsidR="00144721" w:rsidRPr="00361724" w:rsidRDefault="00144721" w:rsidP="00144721">
            <w:pPr>
              <w:pStyle w:val="TAL"/>
              <w:rPr>
                <w:iCs/>
              </w:rPr>
            </w:pPr>
            <w:r w:rsidRPr="00361724">
              <w:t>37.5</w:t>
            </w:r>
            <w:r w:rsidR="002D3051" w:rsidRPr="00361724">
              <w:t>XX</w:t>
            </w:r>
            <w:r w:rsidRPr="00361724">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361724" w:rsidRDefault="00144721" w:rsidP="00144721">
            <w:pPr>
              <w:pStyle w:val="TAL"/>
              <w:rPr>
                <w:iCs/>
              </w:rPr>
            </w:pPr>
            <w:r w:rsidRPr="00361724">
              <w:t xml:space="preserve">Update existing test cases and create new test cases for </w:t>
            </w:r>
            <w:proofErr w:type="spellStart"/>
            <w:r w:rsidRPr="00361724">
              <w:t>MCVideo</w:t>
            </w:r>
            <w:proofErr w:type="spellEnd"/>
            <w:r w:rsidRPr="00361724">
              <w:t xml:space="preserve">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4EF88043"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361724" w:rsidRDefault="00144721" w:rsidP="00144721">
            <w:pPr>
              <w:pStyle w:val="TAL"/>
            </w:pPr>
          </w:p>
        </w:tc>
      </w:tr>
      <w:tr w:rsidR="00144721" w:rsidRPr="00361724"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34B7E291" w:rsidR="00144721" w:rsidRPr="00361724" w:rsidRDefault="00144721" w:rsidP="00144721">
            <w:pPr>
              <w:pStyle w:val="TAL"/>
              <w:rPr>
                <w:iCs/>
              </w:rPr>
            </w:pPr>
            <w:r w:rsidRPr="00361724">
              <w:t>37.5</w:t>
            </w:r>
            <w:r w:rsidR="002D3051" w:rsidRPr="00361724">
              <w:t>XX</w:t>
            </w:r>
            <w:r w:rsidRPr="00361724">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361724" w:rsidRDefault="00144721" w:rsidP="00144721">
            <w:pPr>
              <w:pStyle w:val="TAL"/>
              <w:rPr>
                <w:iCs/>
              </w:rPr>
            </w:pPr>
            <w:r w:rsidRPr="00361724">
              <w:t xml:space="preserve">Update existing test cases and create new test cases for </w:t>
            </w:r>
            <w:proofErr w:type="spellStart"/>
            <w:r w:rsidRPr="00361724">
              <w:t>MCData</w:t>
            </w:r>
            <w:proofErr w:type="spellEnd"/>
            <w:r w:rsidRPr="00361724">
              <w:t xml:space="preserve">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50FE3D31"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361724" w:rsidRDefault="00144721" w:rsidP="00144721">
            <w:pPr>
              <w:pStyle w:val="TAL"/>
            </w:pPr>
          </w:p>
        </w:tc>
      </w:tr>
      <w:bookmarkEnd w:id="1"/>
    </w:tbl>
    <w:p w14:paraId="74BE6ACA" w14:textId="77777777" w:rsidR="0076388B" w:rsidRPr="00361724" w:rsidRDefault="0076388B" w:rsidP="00C4305E"/>
    <w:p w14:paraId="4813C470" w14:textId="77777777" w:rsidR="00270BDC" w:rsidRPr="00361724" w:rsidRDefault="00270BDC" w:rsidP="00270BDC">
      <w:pPr>
        <w:pStyle w:val="Heading1"/>
        <w:rPr>
          <w:sz w:val="32"/>
          <w:szCs w:val="32"/>
        </w:rPr>
      </w:pPr>
      <w:r w:rsidRPr="00361724">
        <w:rPr>
          <w:sz w:val="32"/>
          <w:szCs w:val="32"/>
        </w:rPr>
        <w:t>6</w:t>
      </w:r>
      <w:r w:rsidRPr="00361724">
        <w:rPr>
          <w:sz w:val="32"/>
          <w:szCs w:val="32"/>
        </w:rPr>
        <w:tab/>
        <w:t>Work item Rapporteur(s)</w:t>
      </w:r>
    </w:p>
    <w:p w14:paraId="3963DCAC" w14:textId="2278DC3F" w:rsidR="00067741" w:rsidRPr="00361724" w:rsidRDefault="00C86BBF" w:rsidP="0033027D">
      <w:pPr>
        <w:ind w:right="-99"/>
        <w:rPr>
          <w:iCs/>
          <w:lang w:val="de-DE"/>
        </w:rPr>
      </w:pPr>
      <w:r w:rsidRPr="00361724">
        <w:rPr>
          <w:iCs/>
          <w:lang w:val="de-DE"/>
        </w:rPr>
        <w:t>Hagenfeldt</w:t>
      </w:r>
      <w:r w:rsidR="001D530A" w:rsidRPr="00361724">
        <w:rPr>
          <w:iCs/>
          <w:lang w:val="de-DE"/>
        </w:rPr>
        <w:t>,</w:t>
      </w:r>
      <w:r w:rsidRPr="00361724">
        <w:rPr>
          <w:iCs/>
          <w:lang w:val="de-DE"/>
        </w:rPr>
        <w:t xml:space="preserve"> </w:t>
      </w:r>
      <w:r w:rsidR="001D530A" w:rsidRPr="00361724">
        <w:rPr>
          <w:iCs/>
          <w:lang w:val="de-DE"/>
        </w:rPr>
        <w:t>Calle, Ericsson</w:t>
      </w:r>
      <w:r w:rsidR="00306545" w:rsidRPr="00361724">
        <w:rPr>
          <w:iCs/>
          <w:lang w:val="de-DE"/>
        </w:rPr>
        <w:t xml:space="preserve">, </w:t>
      </w:r>
      <w:hyperlink r:id="rId21" w:history="1">
        <w:r w:rsidR="00306545" w:rsidRPr="00361724">
          <w:rPr>
            <w:rStyle w:val="Hyperlink"/>
            <w:lang w:val="de-DE"/>
          </w:rPr>
          <w:t>calle.hagenfeldt@ericsson.com</w:t>
        </w:r>
      </w:hyperlink>
    </w:p>
    <w:p w14:paraId="4302E246" w14:textId="2CA631A1" w:rsidR="001A7C42" w:rsidRPr="00361724" w:rsidRDefault="001A7C42" w:rsidP="0033027D">
      <w:pPr>
        <w:ind w:right="-99"/>
        <w:rPr>
          <w:iCs/>
          <w:lang w:val="de-DE"/>
        </w:rPr>
      </w:pPr>
      <w:r w:rsidRPr="00361724">
        <w:rPr>
          <w:iCs/>
          <w:lang w:val="de-DE"/>
        </w:rPr>
        <w:t>Polaki, Kiran, Samsung</w:t>
      </w:r>
      <w:r w:rsidR="0008473A" w:rsidRPr="00361724">
        <w:rPr>
          <w:iCs/>
          <w:lang w:val="de-DE"/>
        </w:rPr>
        <w:t xml:space="preserve">, </w:t>
      </w:r>
      <w:hyperlink r:id="rId22" w:history="1">
        <w:r w:rsidR="00AE11B3" w:rsidRPr="00361724">
          <w:rPr>
            <w:rStyle w:val="Hyperlink"/>
            <w:iCs/>
            <w:lang w:val="de-DE"/>
          </w:rPr>
          <w:t>k.polaki@samsung.com</w:t>
        </w:r>
      </w:hyperlink>
    </w:p>
    <w:p w14:paraId="596B67DB" w14:textId="0CEA0EA5" w:rsidR="00E35A07" w:rsidRPr="00361724" w:rsidRDefault="00E35A07" w:rsidP="0033027D">
      <w:pPr>
        <w:ind w:right="-99"/>
        <w:rPr>
          <w:iCs/>
          <w:lang w:val="sv-SE"/>
        </w:rPr>
      </w:pPr>
      <w:r w:rsidRPr="00361724">
        <w:rPr>
          <w:iCs/>
          <w:lang w:val="sv-SE"/>
        </w:rPr>
        <w:t>Jha, Satish</w:t>
      </w:r>
      <w:r w:rsidR="00BD6C72" w:rsidRPr="00361724">
        <w:rPr>
          <w:iCs/>
          <w:lang w:val="sv-SE"/>
        </w:rPr>
        <w:t xml:space="preserve"> Chandra, FirstNet, </w:t>
      </w:r>
      <w:r w:rsidR="00452EE4">
        <w:fldChar w:fldCharType="begin"/>
      </w:r>
      <w:r w:rsidR="00452EE4">
        <w:instrText>HYPERLINK "mailto:satish.jha@firstnet.gov"</w:instrText>
      </w:r>
      <w:r w:rsidR="00452EE4">
        <w:fldChar w:fldCharType="separate"/>
      </w:r>
      <w:r w:rsidR="001A6DEA" w:rsidRPr="00361724">
        <w:rPr>
          <w:rStyle w:val="Hyperlink"/>
          <w:lang w:val="sv-SE"/>
        </w:rPr>
        <w:t>s</w:t>
      </w:r>
      <w:r w:rsidR="001A6DEA" w:rsidRPr="00361724">
        <w:rPr>
          <w:rStyle w:val="Hyperlink"/>
          <w:iCs/>
          <w:lang w:val="sv-SE"/>
        </w:rPr>
        <w:t>atish.jha@firstnet.gov</w:t>
      </w:r>
      <w:r w:rsidR="00452EE4">
        <w:rPr>
          <w:rStyle w:val="Hyperlink"/>
          <w:iCs/>
          <w:lang w:val="sv-SE"/>
        </w:rPr>
        <w:fldChar w:fldCharType="end"/>
      </w:r>
    </w:p>
    <w:p w14:paraId="0A5C3164" w14:textId="1D7B4B31" w:rsidR="007F7B03" w:rsidRDefault="007F7B03" w:rsidP="0033027D">
      <w:pPr>
        <w:ind w:right="-99"/>
        <w:rPr>
          <w:iCs/>
          <w:lang w:val="en-US"/>
        </w:rPr>
      </w:pPr>
      <w:r w:rsidRPr="00361724">
        <w:rPr>
          <w:iCs/>
          <w:lang w:val="en-US"/>
        </w:rPr>
        <w:t xml:space="preserve">Kwon, </w:t>
      </w:r>
      <w:proofErr w:type="spellStart"/>
      <w:r w:rsidRPr="00361724">
        <w:rPr>
          <w:iCs/>
          <w:lang w:val="en-US"/>
        </w:rPr>
        <w:t>Soohee</w:t>
      </w:r>
      <w:proofErr w:type="spellEnd"/>
      <w:r w:rsidR="00C456A0" w:rsidRPr="00361724">
        <w:rPr>
          <w:iCs/>
          <w:lang w:val="en-US"/>
        </w:rPr>
        <w:t xml:space="preserve">, Element, </w:t>
      </w:r>
      <w:hyperlink r:id="rId23" w:history="1">
        <w:r w:rsidR="00461243" w:rsidRPr="00361724">
          <w:rPr>
            <w:rStyle w:val="Hyperlink"/>
            <w:iCs/>
            <w:lang w:val="en-US"/>
          </w:rPr>
          <w:t>soohee.kwon@element.com</w:t>
        </w:r>
      </w:hyperlink>
      <w:r w:rsidR="00461243" w:rsidRPr="00361724">
        <w:rPr>
          <w:iCs/>
          <w:lang w:val="en-US"/>
        </w:rPr>
        <w:t xml:space="preserve"> </w:t>
      </w:r>
    </w:p>
    <w:p w14:paraId="6535F884" w14:textId="77777777" w:rsidR="00864718" w:rsidRPr="00361724" w:rsidRDefault="00864718" w:rsidP="0033027D">
      <w:pPr>
        <w:ind w:right="-99"/>
        <w:rPr>
          <w:iCs/>
          <w:lang w:val="en-US"/>
        </w:rPr>
      </w:pPr>
    </w:p>
    <w:p w14:paraId="4715801C" w14:textId="77777777" w:rsidR="00270BDC" w:rsidRPr="00361724" w:rsidRDefault="00270BDC" w:rsidP="00270BDC">
      <w:pPr>
        <w:pStyle w:val="Heading1"/>
        <w:rPr>
          <w:sz w:val="32"/>
          <w:szCs w:val="32"/>
        </w:rPr>
      </w:pPr>
      <w:r w:rsidRPr="00361724">
        <w:rPr>
          <w:sz w:val="32"/>
          <w:szCs w:val="32"/>
        </w:rPr>
        <w:t>7</w:t>
      </w:r>
      <w:r w:rsidRPr="00361724">
        <w:rPr>
          <w:sz w:val="32"/>
          <w:szCs w:val="32"/>
        </w:rPr>
        <w:tab/>
        <w:t>Work item leadership</w:t>
      </w:r>
    </w:p>
    <w:p w14:paraId="1EE092E8" w14:textId="77777777" w:rsidR="00C830BE" w:rsidRDefault="00C830BE" w:rsidP="0033027D">
      <w:pPr>
        <w:ind w:right="-99"/>
        <w:rPr>
          <w:iCs/>
        </w:rPr>
      </w:pPr>
      <w:r w:rsidRPr="00361724">
        <w:rPr>
          <w:iCs/>
        </w:rPr>
        <w:t>RAN5</w:t>
      </w:r>
    </w:p>
    <w:p w14:paraId="28ECE9AF" w14:textId="77777777" w:rsidR="00864718" w:rsidRPr="00361724" w:rsidRDefault="00864718" w:rsidP="0033027D">
      <w:pPr>
        <w:ind w:right="-99"/>
        <w:rPr>
          <w:iCs/>
        </w:rPr>
      </w:pPr>
    </w:p>
    <w:p w14:paraId="287094DE" w14:textId="77777777" w:rsidR="00270BDC" w:rsidRPr="00361724" w:rsidRDefault="00270BDC" w:rsidP="00270BDC">
      <w:pPr>
        <w:pStyle w:val="Heading1"/>
        <w:rPr>
          <w:sz w:val="32"/>
          <w:szCs w:val="32"/>
        </w:rPr>
      </w:pPr>
      <w:r w:rsidRPr="00361724">
        <w:rPr>
          <w:sz w:val="32"/>
          <w:szCs w:val="32"/>
        </w:rPr>
        <w:t>8</w:t>
      </w:r>
      <w:r w:rsidRPr="00361724">
        <w:rPr>
          <w:sz w:val="32"/>
          <w:szCs w:val="32"/>
        </w:rPr>
        <w:tab/>
        <w:t xml:space="preserve">Aspects that involve other </w:t>
      </w:r>
      <w:proofErr w:type="gramStart"/>
      <w:r w:rsidRPr="00361724">
        <w:rPr>
          <w:sz w:val="32"/>
          <w:szCs w:val="32"/>
        </w:rPr>
        <w:t>WGs</w:t>
      </w:r>
      <w:proofErr w:type="gramEnd"/>
    </w:p>
    <w:p w14:paraId="59A93819" w14:textId="7F60E5B8" w:rsidR="002D1D1C" w:rsidRDefault="001261E9" w:rsidP="00864718">
      <w:pPr>
        <w:pStyle w:val="Guidance"/>
        <w:rPr>
          <w:i w:val="0"/>
          <w:iCs/>
        </w:rPr>
      </w:pPr>
      <w:r w:rsidRPr="00361724">
        <w:rPr>
          <w:i w:val="0"/>
          <w:iCs/>
        </w:rPr>
        <w:t>N</w:t>
      </w:r>
      <w:r w:rsidR="00864718">
        <w:rPr>
          <w:i w:val="0"/>
          <w:iCs/>
        </w:rPr>
        <w:t>one</w:t>
      </w:r>
    </w:p>
    <w:p w14:paraId="21462470" w14:textId="77777777" w:rsidR="00864718" w:rsidRPr="00864718" w:rsidRDefault="00864718" w:rsidP="00864718">
      <w:pPr>
        <w:pStyle w:val="Guidance"/>
        <w:rPr>
          <w:i w:val="0"/>
          <w:iCs/>
        </w:rPr>
      </w:pPr>
    </w:p>
    <w:p w14:paraId="4BD9EA2D" w14:textId="77777777" w:rsidR="0027433E" w:rsidRPr="00361724" w:rsidRDefault="0027433E" w:rsidP="0027433E">
      <w:pPr>
        <w:pStyle w:val="Heading1"/>
        <w:rPr>
          <w:sz w:val="32"/>
          <w:szCs w:val="32"/>
        </w:rPr>
      </w:pPr>
      <w:r w:rsidRPr="00361724">
        <w:rPr>
          <w:sz w:val="32"/>
          <w:szCs w:val="32"/>
        </w:rPr>
        <w:t>9</w:t>
      </w:r>
      <w:r w:rsidRPr="00361724">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61724" w14:paraId="0F571DF7" w14:textId="77777777" w:rsidTr="007D03D2">
        <w:trPr>
          <w:jc w:val="center"/>
        </w:trPr>
        <w:tc>
          <w:tcPr>
            <w:tcW w:w="0" w:type="auto"/>
            <w:shd w:val="clear" w:color="auto" w:fill="E0E0E0"/>
          </w:tcPr>
          <w:p w14:paraId="6223B802" w14:textId="77777777" w:rsidR="00557B2E" w:rsidRPr="00361724" w:rsidRDefault="00557B2E" w:rsidP="001C5C86">
            <w:pPr>
              <w:pStyle w:val="TAH"/>
            </w:pPr>
            <w:r w:rsidRPr="00361724">
              <w:t>Supporting IM name</w:t>
            </w:r>
          </w:p>
        </w:tc>
      </w:tr>
      <w:tr w:rsidR="00557B2E" w:rsidRPr="00361724" w14:paraId="5EF44234" w14:textId="77777777" w:rsidTr="007D03D2">
        <w:trPr>
          <w:jc w:val="center"/>
        </w:trPr>
        <w:tc>
          <w:tcPr>
            <w:tcW w:w="0" w:type="auto"/>
            <w:shd w:val="clear" w:color="auto" w:fill="auto"/>
          </w:tcPr>
          <w:p w14:paraId="1C25532A" w14:textId="77777777" w:rsidR="00557B2E" w:rsidRPr="00361724" w:rsidRDefault="00BA3CFE" w:rsidP="001C5C86">
            <w:pPr>
              <w:pStyle w:val="TAL"/>
            </w:pPr>
            <w:r w:rsidRPr="00361724">
              <w:t>FirstNet</w:t>
            </w:r>
          </w:p>
        </w:tc>
      </w:tr>
      <w:tr w:rsidR="00BA3CFE" w:rsidRPr="00361724" w14:paraId="272B27F0" w14:textId="77777777" w:rsidTr="007D03D2">
        <w:trPr>
          <w:jc w:val="center"/>
        </w:trPr>
        <w:tc>
          <w:tcPr>
            <w:tcW w:w="0" w:type="auto"/>
            <w:shd w:val="clear" w:color="auto" w:fill="auto"/>
          </w:tcPr>
          <w:p w14:paraId="5B9CBDD3" w14:textId="77777777" w:rsidR="00BA3CFE" w:rsidRPr="00361724" w:rsidRDefault="00BA3CFE" w:rsidP="001C5C86">
            <w:pPr>
              <w:pStyle w:val="TAL"/>
            </w:pPr>
            <w:r w:rsidRPr="00361724">
              <w:t>NIST</w:t>
            </w:r>
          </w:p>
        </w:tc>
      </w:tr>
      <w:tr w:rsidR="00214A91" w:rsidRPr="00361724" w14:paraId="375D4167" w14:textId="77777777" w:rsidTr="007D03D2">
        <w:trPr>
          <w:jc w:val="center"/>
        </w:trPr>
        <w:tc>
          <w:tcPr>
            <w:tcW w:w="0" w:type="auto"/>
            <w:shd w:val="clear" w:color="auto" w:fill="auto"/>
          </w:tcPr>
          <w:p w14:paraId="527D98D7" w14:textId="2BBD5932" w:rsidR="00214A91" w:rsidRPr="00361724" w:rsidRDefault="00214A91" w:rsidP="001C5C86">
            <w:pPr>
              <w:pStyle w:val="TAL"/>
            </w:pPr>
            <w:r w:rsidRPr="00361724">
              <w:t>Ericsson</w:t>
            </w:r>
          </w:p>
        </w:tc>
      </w:tr>
      <w:tr w:rsidR="00214A91" w:rsidRPr="00361724" w14:paraId="6A8D0737" w14:textId="77777777" w:rsidTr="007D03D2">
        <w:trPr>
          <w:jc w:val="center"/>
        </w:trPr>
        <w:tc>
          <w:tcPr>
            <w:tcW w:w="0" w:type="auto"/>
            <w:shd w:val="clear" w:color="auto" w:fill="auto"/>
          </w:tcPr>
          <w:p w14:paraId="638B1AB9" w14:textId="57E73A29" w:rsidR="00214A91" w:rsidRPr="00361724" w:rsidRDefault="00214A91" w:rsidP="001C5C86">
            <w:pPr>
              <w:pStyle w:val="TAL"/>
            </w:pPr>
            <w:r w:rsidRPr="00361724">
              <w:t>Samsung</w:t>
            </w:r>
          </w:p>
        </w:tc>
      </w:tr>
      <w:tr w:rsidR="0048267C" w:rsidRPr="00361724" w14:paraId="6D157166" w14:textId="77777777" w:rsidTr="007D03D2">
        <w:trPr>
          <w:jc w:val="center"/>
        </w:trPr>
        <w:tc>
          <w:tcPr>
            <w:tcW w:w="0" w:type="auto"/>
            <w:shd w:val="clear" w:color="auto" w:fill="auto"/>
          </w:tcPr>
          <w:p w14:paraId="3DA7E553" w14:textId="4905065E" w:rsidR="0048267C" w:rsidRPr="00361724" w:rsidRDefault="00472DEA" w:rsidP="001C5C86">
            <w:pPr>
              <w:pStyle w:val="TAL"/>
            </w:pPr>
            <w:r w:rsidRPr="00361724">
              <w:t>Nokia</w:t>
            </w:r>
          </w:p>
        </w:tc>
      </w:tr>
      <w:tr w:rsidR="001C674C" w:rsidRPr="00361724" w14:paraId="1F6435BB" w14:textId="77777777" w:rsidTr="007D03D2">
        <w:trPr>
          <w:jc w:val="center"/>
        </w:trPr>
        <w:tc>
          <w:tcPr>
            <w:tcW w:w="0" w:type="auto"/>
            <w:shd w:val="clear" w:color="auto" w:fill="auto"/>
          </w:tcPr>
          <w:p w14:paraId="102610EE" w14:textId="284AC8F0" w:rsidR="001C674C" w:rsidRPr="00361724" w:rsidRDefault="001C674C" w:rsidP="001C5C86">
            <w:pPr>
              <w:pStyle w:val="TAL"/>
            </w:pPr>
            <w:r w:rsidRPr="00361724">
              <w:t>AT&amp;T</w:t>
            </w:r>
          </w:p>
        </w:tc>
      </w:tr>
      <w:tr w:rsidR="003370D6" w:rsidRPr="00361724" w14:paraId="69423EB9" w14:textId="77777777" w:rsidTr="007D03D2">
        <w:trPr>
          <w:jc w:val="center"/>
        </w:trPr>
        <w:tc>
          <w:tcPr>
            <w:tcW w:w="0" w:type="auto"/>
            <w:shd w:val="clear" w:color="auto" w:fill="auto"/>
          </w:tcPr>
          <w:p w14:paraId="64714A74" w14:textId="035EAC28" w:rsidR="003370D6" w:rsidRPr="00361724" w:rsidRDefault="00F521D9" w:rsidP="001C5C86">
            <w:pPr>
              <w:pStyle w:val="TAL"/>
            </w:pPr>
            <w:r w:rsidRPr="00361724">
              <w:t>Element</w:t>
            </w:r>
          </w:p>
        </w:tc>
      </w:tr>
      <w:tr w:rsidR="0048267C" w:rsidRPr="00361724" w14:paraId="6DCCB272" w14:textId="77777777" w:rsidTr="007D03D2">
        <w:trPr>
          <w:jc w:val="center"/>
        </w:trPr>
        <w:tc>
          <w:tcPr>
            <w:tcW w:w="0" w:type="auto"/>
            <w:shd w:val="clear" w:color="auto" w:fill="auto"/>
          </w:tcPr>
          <w:p w14:paraId="6AAC447F" w14:textId="257355A4" w:rsidR="0048267C" w:rsidRPr="00361724" w:rsidRDefault="00C71D4C" w:rsidP="001C5C86">
            <w:pPr>
              <w:pStyle w:val="TAL"/>
            </w:pPr>
            <w:r w:rsidRPr="00361724">
              <w:t>MediaTek</w:t>
            </w:r>
          </w:p>
        </w:tc>
      </w:tr>
      <w:tr w:rsidR="0048267C" w:rsidRPr="00361724" w14:paraId="0E3B0EC5" w14:textId="77777777" w:rsidTr="007D03D2">
        <w:trPr>
          <w:jc w:val="center"/>
        </w:trPr>
        <w:tc>
          <w:tcPr>
            <w:tcW w:w="0" w:type="auto"/>
            <w:shd w:val="clear" w:color="auto" w:fill="auto"/>
          </w:tcPr>
          <w:p w14:paraId="60E6B859" w14:textId="00A59664" w:rsidR="0048267C" w:rsidRPr="00361724" w:rsidRDefault="00D4657A" w:rsidP="001C5C86">
            <w:pPr>
              <w:pStyle w:val="TAL"/>
            </w:pPr>
            <w:r w:rsidRPr="00361724">
              <w:t>Keysight</w:t>
            </w:r>
          </w:p>
        </w:tc>
      </w:tr>
      <w:tr w:rsidR="00025316" w:rsidRPr="00361724" w14:paraId="743ED9CC" w14:textId="77777777" w:rsidTr="007D03D2">
        <w:trPr>
          <w:jc w:val="center"/>
        </w:trPr>
        <w:tc>
          <w:tcPr>
            <w:tcW w:w="0" w:type="auto"/>
            <w:shd w:val="clear" w:color="auto" w:fill="auto"/>
          </w:tcPr>
          <w:p w14:paraId="0AB24647" w14:textId="0A272289" w:rsidR="00025316" w:rsidRPr="00361724" w:rsidRDefault="00041A27" w:rsidP="001C5C86">
            <w:pPr>
              <w:pStyle w:val="TAL"/>
            </w:pPr>
            <w:r w:rsidRPr="00361724">
              <w:t>Qualcomm</w:t>
            </w:r>
          </w:p>
        </w:tc>
      </w:tr>
      <w:tr w:rsidR="00025316" w:rsidRPr="00361724" w14:paraId="0199B718" w14:textId="77777777" w:rsidTr="007D03D2">
        <w:trPr>
          <w:jc w:val="center"/>
        </w:trPr>
        <w:tc>
          <w:tcPr>
            <w:tcW w:w="0" w:type="auto"/>
            <w:shd w:val="clear" w:color="auto" w:fill="auto"/>
          </w:tcPr>
          <w:p w14:paraId="2A36564E" w14:textId="64C36828" w:rsidR="00025316" w:rsidRPr="00361724" w:rsidRDefault="000E3C09" w:rsidP="001C5C86">
            <w:pPr>
              <w:pStyle w:val="TAL"/>
            </w:pPr>
            <w:r w:rsidRPr="00361724">
              <w:t>Rohde &amp; Schwarz</w:t>
            </w:r>
          </w:p>
        </w:tc>
      </w:tr>
      <w:tr w:rsidR="00DB063F" w:rsidRPr="00361724" w14:paraId="46242D22" w14:textId="77777777" w:rsidTr="007D03D2">
        <w:trPr>
          <w:jc w:val="center"/>
        </w:trPr>
        <w:tc>
          <w:tcPr>
            <w:tcW w:w="0" w:type="auto"/>
            <w:shd w:val="clear" w:color="auto" w:fill="auto"/>
          </w:tcPr>
          <w:p w14:paraId="0C1CC0FC" w14:textId="11707DC1" w:rsidR="00DB063F" w:rsidRPr="00361724" w:rsidRDefault="00B72183" w:rsidP="001C5C86">
            <w:pPr>
              <w:pStyle w:val="TAL"/>
            </w:pPr>
            <w:r w:rsidRPr="00361724">
              <w:t>Motorola Solutions</w:t>
            </w:r>
          </w:p>
        </w:tc>
      </w:tr>
      <w:tr w:rsidR="0040018A" w:rsidRPr="00201DB9" w14:paraId="6C558332" w14:textId="77777777" w:rsidTr="007D03D2">
        <w:trPr>
          <w:jc w:val="center"/>
        </w:trPr>
        <w:tc>
          <w:tcPr>
            <w:tcW w:w="0" w:type="auto"/>
            <w:shd w:val="clear" w:color="auto" w:fill="auto"/>
          </w:tcPr>
          <w:p w14:paraId="6111361B" w14:textId="70582B55" w:rsidR="0040018A" w:rsidRPr="00361724" w:rsidRDefault="0040018A" w:rsidP="001C5C86">
            <w:pPr>
              <w:pStyle w:val="TAL"/>
            </w:pPr>
            <w:r w:rsidRPr="00361724">
              <w:t>China Unicom</w:t>
            </w:r>
          </w:p>
        </w:tc>
      </w:tr>
    </w:tbl>
    <w:p w14:paraId="740A1A45" w14:textId="77777777" w:rsidR="00067741" w:rsidRDefault="00067741" w:rsidP="00067741"/>
    <w:sectPr w:rsidR="00067741" w:rsidSect="002F4907">
      <w:footerReference w:type="default" r:id="rId2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1806" w14:textId="77777777" w:rsidR="000C13A1" w:rsidRDefault="000C13A1">
      <w:r>
        <w:separator/>
      </w:r>
    </w:p>
  </w:endnote>
  <w:endnote w:type="continuationSeparator" w:id="0">
    <w:p w14:paraId="38FD580C" w14:textId="77777777" w:rsidR="000C13A1" w:rsidRDefault="000C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E29A3" w14:textId="77777777" w:rsidR="000C13A1" w:rsidRDefault="000C13A1">
      <w:r>
        <w:separator/>
      </w:r>
    </w:p>
  </w:footnote>
  <w:footnote w:type="continuationSeparator" w:id="0">
    <w:p w14:paraId="52E08547" w14:textId="77777777" w:rsidR="000C13A1" w:rsidRDefault="000C1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275D6"/>
    <w:rsid w:val="000316AE"/>
    <w:rsid w:val="00035961"/>
    <w:rsid w:val="00037C06"/>
    <w:rsid w:val="00040D98"/>
    <w:rsid w:val="00041A27"/>
    <w:rsid w:val="00044DAE"/>
    <w:rsid w:val="000458E9"/>
    <w:rsid w:val="00052BF8"/>
    <w:rsid w:val="00057116"/>
    <w:rsid w:val="00064CB2"/>
    <w:rsid w:val="00066954"/>
    <w:rsid w:val="00067741"/>
    <w:rsid w:val="00072A56"/>
    <w:rsid w:val="00075FF4"/>
    <w:rsid w:val="00077DC3"/>
    <w:rsid w:val="00080A82"/>
    <w:rsid w:val="00082CCB"/>
    <w:rsid w:val="0008473A"/>
    <w:rsid w:val="00084EF3"/>
    <w:rsid w:val="000969C3"/>
    <w:rsid w:val="000A3125"/>
    <w:rsid w:val="000B0519"/>
    <w:rsid w:val="000B1ABD"/>
    <w:rsid w:val="000B61FD"/>
    <w:rsid w:val="000C0BF7"/>
    <w:rsid w:val="000C13A1"/>
    <w:rsid w:val="000C561F"/>
    <w:rsid w:val="000C5FE3"/>
    <w:rsid w:val="000C71CB"/>
    <w:rsid w:val="000D0118"/>
    <w:rsid w:val="000D122A"/>
    <w:rsid w:val="000D3307"/>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3431"/>
    <w:rsid w:val="00214A91"/>
    <w:rsid w:val="00216C33"/>
    <w:rsid w:val="00217455"/>
    <w:rsid w:val="00221B1E"/>
    <w:rsid w:val="00225E8A"/>
    <w:rsid w:val="002263E6"/>
    <w:rsid w:val="0023031B"/>
    <w:rsid w:val="00232A08"/>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95469"/>
    <w:rsid w:val="002959E7"/>
    <w:rsid w:val="002B2E46"/>
    <w:rsid w:val="002C1C50"/>
    <w:rsid w:val="002C2750"/>
    <w:rsid w:val="002C2C86"/>
    <w:rsid w:val="002C5609"/>
    <w:rsid w:val="002C59FE"/>
    <w:rsid w:val="002C762A"/>
    <w:rsid w:val="002D1D1C"/>
    <w:rsid w:val="002D3051"/>
    <w:rsid w:val="002D5886"/>
    <w:rsid w:val="002E6A7D"/>
    <w:rsid w:val="002E7A9E"/>
    <w:rsid w:val="002F3C41"/>
    <w:rsid w:val="002F4907"/>
    <w:rsid w:val="002F6AC8"/>
    <w:rsid w:val="002F6C5C"/>
    <w:rsid w:val="0030045C"/>
    <w:rsid w:val="00306545"/>
    <w:rsid w:val="003115C6"/>
    <w:rsid w:val="00312B82"/>
    <w:rsid w:val="003133E6"/>
    <w:rsid w:val="003205AD"/>
    <w:rsid w:val="00326A37"/>
    <w:rsid w:val="0033027D"/>
    <w:rsid w:val="00335FB2"/>
    <w:rsid w:val="003370D6"/>
    <w:rsid w:val="00344158"/>
    <w:rsid w:val="00347B74"/>
    <w:rsid w:val="00351BD7"/>
    <w:rsid w:val="00355CB6"/>
    <w:rsid w:val="00356E29"/>
    <w:rsid w:val="0035726B"/>
    <w:rsid w:val="0035787E"/>
    <w:rsid w:val="00361724"/>
    <w:rsid w:val="00366257"/>
    <w:rsid w:val="003745D3"/>
    <w:rsid w:val="00380565"/>
    <w:rsid w:val="0038516D"/>
    <w:rsid w:val="003869D7"/>
    <w:rsid w:val="00392432"/>
    <w:rsid w:val="003953F6"/>
    <w:rsid w:val="003A08AA"/>
    <w:rsid w:val="003A1D5A"/>
    <w:rsid w:val="003A1EB0"/>
    <w:rsid w:val="003A491A"/>
    <w:rsid w:val="003A4B04"/>
    <w:rsid w:val="003B3A93"/>
    <w:rsid w:val="003B722E"/>
    <w:rsid w:val="003B7D76"/>
    <w:rsid w:val="003C0F14"/>
    <w:rsid w:val="003C2DA6"/>
    <w:rsid w:val="003C2F2D"/>
    <w:rsid w:val="003C6DA6"/>
    <w:rsid w:val="003D2781"/>
    <w:rsid w:val="003D62A9"/>
    <w:rsid w:val="003E7C50"/>
    <w:rsid w:val="003F04C7"/>
    <w:rsid w:val="003F22FB"/>
    <w:rsid w:val="003F268E"/>
    <w:rsid w:val="003F37F1"/>
    <w:rsid w:val="003F4386"/>
    <w:rsid w:val="003F7142"/>
    <w:rsid w:val="003F7B3D"/>
    <w:rsid w:val="0040018A"/>
    <w:rsid w:val="004020D7"/>
    <w:rsid w:val="0040240E"/>
    <w:rsid w:val="00403328"/>
    <w:rsid w:val="00404CC1"/>
    <w:rsid w:val="00411698"/>
    <w:rsid w:val="004117CB"/>
    <w:rsid w:val="00414164"/>
    <w:rsid w:val="00415634"/>
    <w:rsid w:val="0041789B"/>
    <w:rsid w:val="00417BA9"/>
    <w:rsid w:val="004255F1"/>
    <w:rsid w:val="004260A5"/>
    <w:rsid w:val="00432283"/>
    <w:rsid w:val="00434C1D"/>
    <w:rsid w:val="0043745F"/>
    <w:rsid w:val="00437464"/>
    <w:rsid w:val="00437F58"/>
    <w:rsid w:val="0044029F"/>
    <w:rsid w:val="00440BC9"/>
    <w:rsid w:val="0044268A"/>
    <w:rsid w:val="004439F8"/>
    <w:rsid w:val="004505C6"/>
    <w:rsid w:val="00452EE4"/>
    <w:rsid w:val="00454609"/>
    <w:rsid w:val="00454D59"/>
    <w:rsid w:val="00455136"/>
    <w:rsid w:val="00455DE4"/>
    <w:rsid w:val="0046097D"/>
    <w:rsid w:val="00461243"/>
    <w:rsid w:val="00464D09"/>
    <w:rsid w:val="00472DEA"/>
    <w:rsid w:val="004732CE"/>
    <w:rsid w:val="004733A7"/>
    <w:rsid w:val="0047631B"/>
    <w:rsid w:val="0048267C"/>
    <w:rsid w:val="004876B9"/>
    <w:rsid w:val="00492EDD"/>
    <w:rsid w:val="00493A79"/>
    <w:rsid w:val="00495840"/>
    <w:rsid w:val="00496873"/>
    <w:rsid w:val="00497135"/>
    <w:rsid w:val="004A40BE"/>
    <w:rsid w:val="004A6A60"/>
    <w:rsid w:val="004C0726"/>
    <w:rsid w:val="004C594F"/>
    <w:rsid w:val="004C634D"/>
    <w:rsid w:val="004D24B9"/>
    <w:rsid w:val="004E2CE2"/>
    <w:rsid w:val="004E5172"/>
    <w:rsid w:val="004E6F8A"/>
    <w:rsid w:val="004F1A93"/>
    <w:rsid w:val="00501091"/>
    <w:rsid w:val="00502CD2"/>
    <w:rsid w:val="00504E33"/>
    <w:rsid w:val="00526FD2"/>
    <w:rsid w:val="005303FF"/>
    <w:rsid w:val="0053082E"/>
    <w:rsid w:val="00533999"/>
    <w:rsid w:val="00547A99"/>
    <w:rsid w:val="0055216E"/>
    <w:rsid w:val="00552C2C"/>
    <w:rsid w:val="005555B7"/>
    <w:rsid w:val="005562A8"/>
    <w:rsid w:val="005573BB"/>
    <w:rsid w:val="00557B2E"/>
    <w:rsid w:val="00561267"/>
    <w:rsid w:val="0056544D"/>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C7CB6"/>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727B"/>
    <w:rsid w:val="006418C6"/>
    <w:rsid w:val="00641C42"/>
    <w:rsid w:val="00641ED8"/>
    <w:rsid w:val="0064614F"/>
    <w:rsid w:val="00651998"/>
    <w:rsid w:val="006545EE"/>
    <w:rsid w:val="00654893"/>
    <w:rsid w:val="00654A89"/>
    <w:rsid w:val="006633A4"/>
    <w:rsid w:val="00663E0F"/>
    <w:rsid w:val="00667DD2"/>
    <w:rsid w:val="006716D9"/>
    <w:rsid w:val="00671BBB"/>
    <w:rsid w:val="00673792"/>
    <w:rsid w:val="00676636"/>
    <w:rsid w:val="00682237"/>
    <w:rsid w:val="00682B4A"/>
    <w:rsid w:val="006A0EF8"/>
    <w:rsid w:val="006A13E5"/>
    <w:rsid w:val="006A45BA"/>
    <w:rsid w:val="006B17DC"/>
    <w:rsid w:val="006B4101"/>
    <w:rsid w:val="006B4280"/>
    <w:rsid w:val="006B4B1C"/>
    <w:rsid w:val="006B6EAA"/>
    <w:rsid w:val="006B7E08"/>
    <w:rsid w:val="006C02A5"/>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C728F"/>
    <w:rsid w:val="007C7E14"/>
    <w:rsid w:val="007D03D2"/>
    <w:rsid w:val="007D1AB2"/>
    <w:rsid w:val="007D36CF"/>
    <w:rsid w:val="007D6AB6"/>
    <w:rsid w:val="007E347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63E89"/>
    <w:rsid w:val="00864637"/>
    <w:rsid w:val="00864718"/>
    <w:rsid w:val="00866E4B"/>
    <w:rsid w:val="00871CA7"/>
    <w:rsid w:val="00872B3B"/>
    <w:rsid w:val="00873DF2"/>
    <w:rsid w:val="0088222A"/>
    <w:rsid w:val="008835FC"/>
    <w:rsid w:val="0088770C"/>
    <w:rsid w:val="008901F6"/>
    <w:rsid w:val="008953FE"/>
    <w:rsid w:val="00896C03"/>
    <w:rsid w:val="008A05BF"/>
    <w:rsid w:val="008A145B"/>
    <w:rsid w:val="008A1C43"/>
    <w:rsid w:val="008A495D"/>
    <w:rsid w:val="008A76E7"/>
    <w:rsid w:val="008A76FD"/>
    <w:rsid w:val="008B114B"/>
    <w:rsid w:val="008B2D09"/>
    <w:rsid w:val="008B3A55"/>
    <w:rsid w:val="008B3ADD"/>
    <w:rsid w:val="008B519F"/>
    <w:rsid w:val="008B536A"/>
    <w:rsid w:val="008C0353"/>
    <w:rsid w:val="008C077C"/>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96CFE"/>
    <w:rsid w:val="009A0B51"/>
    <w:rsid w:val="009A1076"/>
    <w:rsid w:val="009A3BC4"/>
    <w:rsid w:val="009A527F"/>
    <w:rsid w:val="009A57DD"/>
    <w:rsid w:val="009A6092"/>
    <w:rsid w:val="009B1936"/>
    <w:rsid w:val="009B2706"/>
    <w:rsid w:val="009B314C"/>
    <w:rsid w:val="009B493F"/>
    <w:rsid w:val="009B64DB"/>
    <w:rsid w:val="009C2977"/>
    <w:rsid w:val="009C2DCC"/>
    <w:rsid w:val="009D003B"/>
    <w:rsid w:val="009D23B2"/>
    <w:rsid w:val="009E6C21"/>
    <w:rsid w:val="009F4326"/>
    <w:rsid w:val="009F4E53"/>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518A"/>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5DDD"/>
    <w:rsid w:val="00AD77C4"/>
    <w:rsid w:val="00AE11B3"/>
    <w:rsid w:val="00AE25BF"/>
    <w:rsid w:val="00AF0C13"/>
    <w:rsid w:val="00AF3E64"/>
    <w:rsid w:val="00AF6E94"/>
    <w:rsid w:val="00B01ACB"/>
    <w:rsid w:val="00B03AF5"/>
    <w:rsid w:val="00B03C01"/>
    <w:rsid w:val="00B04F95"/>
    <w:rsid w:val="00B078D6"/>
    <w:rsid w:val="00B1248D"/>
    <w:rsid w:val="00B14709"/>
    <w:rsid w:val="00B2743D"/>
    <w:rsid w:val="00B3015C"/>
    <w:rsid w:val="00B31D25"/>
    <w:rsid w:val="00B344D8"/>
    <w:rsid w:val="00B43DC4"/>
    <w:rsid w:val="00B55FA0"/>
    <w:rsid w:val="00B567D1"/>
    <w:rsid w:val="00B72183"/>
    <w:rsid w:val="00B72FD6"/>
    <w:rsid w:val="00B73B4C"/>
    <w:rsid w:val="00B73F75"/>
    <w:rsid w:val="00B81595"/>
    <w:rsid w:val="00B8483E"/>
    <w:rsid w:val="00B9018A"/>
    <w:rsid w:val="00B946CD"/>
    <w:rsid w:val="00B9648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2C3"/>
    <w:rsid w:val="00BF1984"/>
    <w:rsid w:val="00BF70C7"/>
    <w:rsid w:val="00BF7C9D"/>
    <w:rsid w:val="00C01E8C"/>
    <w:rsid w:val="00C02DF6"/>
    <w:rsid w:val="00C03E01"/>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31F"/>
    <w:rsid w:val="00C62767"/>
    <w:rsid w:val="00C715CA"/>
    <w:rsid w:val="00C71D4C"/>
    <w:rsid w:val="00C72F97"/>
    <w:rsid w:val="00C7495D"/>
    <w:rsid w:val="00C7765A"/>
    <w:rsid w:val="00C77CE9"/>
    <w:rsid w:val="00C80B57"/>
    <w:rsid w:val="00C821B8"/>
    <w:rsid w:val="00C830BE"/>
    <w:rsid w:val="00C86BBF"/>
    <w:rsid w:val="00C87F4B"/>
    <w:rsid w:val="00CA0968"/>
    <w:rsid w:val="00CA168E"/>
    <w:rsid w:val="00CA5135"/>
    <w:rsid w:val="00CA7581"/>
    <w:rsid w:val="00CB0647"/>
    <w:rsid w:val="00CB31AB"/>
    <w:rsid w:val="00CB4236"/>
    <w:rsid w:val="00CC0B88"/>
    <w:rsid w:val="00CC1FC5"/>
    <w:rsid w:val="00CC5A41"/>
    <w:rsid w:val="00CC63AD"/>
    <w:rsid w:val="00CC72A4"/>
    <w:rsid w:val="00CD3153"/>
    <w:rsid w:val="00CD500A"/>
    <w:rsid w:val="00CD62A2"/>
    <w:rsid w:val="00CE009B"/>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71F40"/>
    <w:rsid w:val="00D73625"/>
    <w:rsid w:val="00D77416"/>
    <w:rsid w:val="00D80FC6"/>
    <w:rsid w:val="00D8707A"/>
    <w:rsid w:val="00D87E87"/>
    <w:rsid w:val="00D903CF"/>
    <w:rsid w:val="00D92B0B"/>
    <w:rsid w:val="00D94917"/>
    <w:rsid w:val="00D9608B"/>
    <w:rsid w:val="00D969CD"/>
    <w:rsid w:val="00D9799D"/>
    <w:rsid w:val="00DA4CBF"/>
    <w:rsid w:val="00DA5563"/>
    <w:rsid w:val="00DA60FB"/>
    <w:rsid w:val="00DA74F3"/>
    <w:rsid w:val="00DB0480"/>
    <w:rsid w:val="00DB063F"/>
    <w:rsid w:val="00DB0D5F"/>
    <w:rsid w:val="00DB69F3"/>
    <w:rsid w:val="00DC0475"/>
    <w:rsid w:val="00DC0BB5"/>
    <w:rsid w:val="00DC1AA6"/>
    <w:rsid w:val="00DC4907"/>
    <w:rsid w:val="00DC5061"/>
    <w:rsid w:val="00DC5EB3"/>
    <w:rsid w:val="00DC78A1"/>
    <w:rsid w:val="00DD017C"/>
    <w:rsid w:val="00DD397A"/>
    <w:rsid w:val="00DD3DA2"/>
    <w:rsid w:val="00DD49E0"/>
    <w:rsid w:val="00DD58B7"/>
    <w:rsid w:val="00DD6699"/>
    <w:rsid w:val="00DE3361"/>
    <w:rsid w:val="00DE777E"/>
    <w:rsid w:val="00DF16B4"/>
    <w:rsid w:val="00DF2779"/>
    <w:rsid w:val="00E007C5"/>
    <w:rsid w:val="00E00DBF"/>
    <w:rsid w:val="00E0213F"/>
    <w:rsid w:val="00E033E0"/>
    <w:rsid w:val="00E074F1"/>
    <w:rsid w:val="00E10269"/>
    <w:rsid w:val="00E1026B"/>
    <w:rsid w:val="00E13CB2"/>
    <w:rsid w:val="00E20C37"/>
    <w:rsid w:val="00E21C33"/>
    <w:rsid w:val="00E35A07"/>
    <w:rsid w:val="00E41D61"/>
    <w:rsid w:val="00E443CC"/>
    <w:rsid w:val="00E52C57"/>
    <w:rsid w:val="00E54D2A"/>
    <w:rsid w:val="00E55D26"/>
    <w:rsid w:val="00E57E7D"/>
    <w:rsid w:val="00E62805"/>
    <w:rsid w:val="00E70355"/>
    <w:rsid w:val="00E72319"/>
    <w:rsid w:val="00E74852"/>
    <w:rsid w:val="00E81502"/>
    <w:rsid w:val="00E84CD8"/>
    <w:rsid w:val="00E90B85"/>
    <w:rsid w:val="00E91679"/>
    <w:rsid w:val="00E92452"/>
    <w:rsid w:val="00E92C43"/>
    <w:rsid w:val="00E94CC1"/>
    <w:rsid w:val="00E96431"/>
    <w:rsid w:val="00EA1511"/>
    <w:rsid w:val="00EA4E65"/>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1F9B"/>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373"/>
    <w:rsid w:val="00FA6FAE"/>
    <w:rsid w:val="00FB127E"/>
    <w:rsid w:val="00FC0804"/>
    <w:rsid w:val="00FC3B6D"/>
    <w:rsid w:val="00FC5161"/>
    <w:rsid w:val="00FC56C7"/>
    <w:rsid w:val="00FC6580"/>
    <w:rsid w:val="00FD3A4E"/>
    <w:rsid w:val="00FD5248"/>
    <w:rsid w:val="00FD5324"/>
    <w:rsid w:val="00FE0F82"/>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C33"/>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E21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E21C33"/>
    <w:pPr>
      <w:pBdr>
        <w:top w:val="none" w:sz="0" w:space="0" w:color="auto"/>
      </w:pBdr>
      <w:spacing w:before="180"/>
      <w:outlineLvl w:val="1"/>
    </w:pPr>
    <w:rPr>
      <w:sz w:val="32"/>
    </w:rPr>
  </w:style>
  <w:style w:type="paragraph" w:styleId="Heading3">
    <w:name w:val="heading 3"/>
    <w:basedOn w:val="Heading2"/>
    <w:next w:val="Normal"/>
    <w:qFormat/>
    <w:rsid w:val="00E21C33"/>
    <w:pPr>
      <w:spacing w:before="120"/>
      <w:outlineLvl w:val="2"/>
    </w:pPr>
    <w:rPr>
      <w:sz w:val="28"/>
    </w:rPr>
  </w:style>
  <w:style w:type="paragraph" w:styleId="Heading4">
    <w:name w:val="heading 4"/>
    <w:basedOn w:val="Heading3"/>
    <w:next w:val="Normal"/>
    <w:qFormat/>
    <w:rsid w:val="00E21C33"/>
    <w:pPr>
      <w:ind w:left="1418" w:hanging="1418"/>
      <w:outlineLvl w:val="3"/>
    </w:pPr>
    <w:rPr>
      <w:sz w:val="24"/>
    </w:rPr>
  </w:style>
  <w:style w:type="paragraph" w:styleId="Heading5">
    <w:name w:val="heading 5"/>
    <w:basedOn w:val="Heading4"/>
    <w:next w:val="Normal"/>
    <w:qFormat/>
    <w:rsid w:val="00E21C33"/>
    <w:pPr>
      <w:ind w:left="1701" w:hanging="1701"/>
      <w:outlineLvl w:val="4"/>
    </w:pPr>
    <w:rPr>
      <w:sz w:val="22"/>
    </w:rPr>
  </w:style>
  <w:style w:type="paragraph" w:styleId="Heading6">
    <w:name w:val="heading 6"/>
    <w:basedOn w:val="H6"/>
    <w:next w:val="Normal"/>
    <w:qFormat/>
    <w:rsid w:val="00E21C33"/>
    <w:pPr>
      <w:outlineLvl w:val="5"/>
    </w:pPr>
  </w:style>
  <w:style w:type="paragraph" w:styleId="Heading7">
    <w:name w:val="heading 7"/>
    <w:basedOn w:val="H6"/>
    <w:next w:val="Normal"/>
    <w:qFormat/>
    <w:rsid w:val="00E21C33"/>
    <w:pPr>
      <w:outlineLvl w:val="6"/>
    </w:pPr>
  </w:style>
  <w:style w:type="paragraph" w:styleId="Heading8">
    <w:name w:val="heading 8"/>
    <w:basedOn w:val="Heading1"/>
    <w:next w:val="Normal"/>
    <w:qFormat/>
    <w:rsid w:val="00E21C33"/>
    <w:pPr>
      <w:ind w:left="0" w:firstLine="0"/>
      <w:outlineLvl w:val="7"/>
    </w:pPr>
  </w:style>
  <w:style w:type="paragraph" w:styleId="Heading9">
    <w:name w:val="heading 9"/>
    <w:basedOn w:val="Heading8"/>
    <w:next w:val="Normal"/>
    <w:qFormat/>
    <w:rsid w:val="00E21C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21C3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21C33"/>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21C3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21C33"/>
    <w:pPr>
      <w:spacing w:before="180"/>
      <w:ind w:left="2693" w:hanging="2693"/>
    </w:pPr>
    <w:rPr>
      <w:b/>
    </w:rPr>
  </w:style>
  <w:style w:type="paragraph" w:styleId="TOC1">
    <w:name w:val="toc 1"/>
    <w:semiHidden/>
    <w:rsid w:val="00E21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E21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E21C33"/>
    <w:pPr>
      <w:ind w:left="1701" w:hanging="1701"/>
    </w:pPr>
  </w:style>
  <w:style w:type="paragraph" w:styleId="TOC4">
    <w:name w:val="toc 4"/>
    <w:basedOn w:val="TOC3"/>
    <w:semiHidden/>
    <w:rsid w:val="00E21C33"/>
    <w:pPr>
      <w:ind w:left="1418" w:hanging="1418"/>
    </w:pPr>
  </w:style>
  <w:style w:type="paragraph" w:styleId="TOC3">
    <w:name w:val="toc 3"/>
    <w:basedOn w:val="TOC2"/>
    <w:semiHidden/>
    <w:rsid w:val="00E21C33"/>
    <w:pPr>
      <w:ind w:left="1134" w:hanging="1134"/>
    </w:pPr>
  </w:style>
  <w:style w:type="paragraph" w:styleId="TOC2">
    <w:name w:val="toc 2"/>
    <w:basedOn w:val="TOC1"/>
    <w:semiHidden/>
    <w:rsid w:val="00E21C33"/>
    <w:pPr>
      <w:keepNext w:val="0"/>
      <w:spacing w:before="0"/>
      <w:ind w:left="851" w:hanging="851"/>
    </w:pPr>
    <w:rPr>
      <w:sz w:val="20"/>
    </w:rPr>
  </w:style>
  <w:style w:type="paragraph" w:styleId="Index2">
    <w:name w:val="index 2"/>
    <w:basedOn w:val="Index1"/>
    <w:semiHidden/>
    <w:rsid w:val="00E21C33"/>
    <w:pPr>
      <w:ind w:left="284"/>
    </w:pPr>
  </w:style>
  <w:style w:type="paragraph" w:styleId="Index1">
    <w:name w:val="index 1"/>
    <w:basedOn w:val="Normal"/>
    <w:semiHidden/>
    <w:rsid w:val="00E21C33"/>
    <w:pPr>
      <w:keepLines/>
      <w:spacing w:after="0"/>
    </w:pPr>
  </w:style>
  <w:style w:type="paragraph" w:customStyle="1" w:styleId="ZH">
    <w:name w:val="ZH"/>
    <w:rsid w:val="00E21C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E21C33"/>
    <w:pPr>
      <w:outlineLvl w:val="9"/>
    </w:pPr>
  </w:style>
  <w:style w:type="paragraph" w:styleId="ListNumber2">
    <w:name w:val="List Number 2"/>
    <w:basedOn w:val="ListNumber"/>
    <w:rsid w:val="00E21C33"/>
    <w:pPr>
      <w:ind w:left="851"/>
    </w:pPr>
  </w:style>
  <w:style w:type="character" w:styleId="FootnoteReference">
    <w:name w:val="footnote reference"/>
    <w:basedOn w:val="DefaultParagraphFont"/>
    <w:semiHidden/>
    <w:rsid w:val="00E21C33"/>
    <w:rPr>
      <w:b/>
      <w:position w:val="6"/>
      <w:sz w:val="16"/>
    </w:rPr>
  </w:style>
  <w:style w:type="paragraph" w:styleId="FootnoteText">
    <w:name w:val="footnote text"/>
    <w:basedOn w:val="Normal"/>
    <w:semiHidden/>
    <w:rsid w:val="00E21C33"/>
    <w:pPr>
      <w:keepLines/>
      <w:spacing w:after="0"/>
      <w:ind w:left="454" w:hanging="454"/>
    </w:pPr>
    <w:rPr>
      <w:sz w:val="16"/>
    </w:rPr>
  </w:style>
  <w:style w:type="paragraph" w:customStyle="1" w:styleId="TAC">
    <w:name w:val="TAC"/>
    <w:basedOn w:val="TAL"/>
    <w:rsid w:val="00E21C33"/>
    <w:pPr>
      <w:jc w:val="center"/>
    </w:pPr>
  </w:style>
  <w:style w:type="paragraph" w:customStyle="1" w:styleId="TF">
    <w:name w:val="TF"/>
    <w:basedOn w:val="TH"/>
    <w:rsid w:val="00E21C33"/>
    <w:pPr>
      <w:keepNext w:val="0"/>
      <w:spacing w:before="0" w:after="240"/>
    </w:pPr>
  </w:style>
  <w:style w:type="paragraph" w:customStyle="1" w:styleId="NO">
    <w:name w:val="NO"/>
    <w:basedOn w:val="Normal"/>
    <w:rsid w:val="00E21C33"/>
    <w:pPr>
      <w:keepLines/>
      <w:ind w:left="1135" w:hanging="851"/>
    </w:pPr>
  </w:style>
  <w:style w:type="paragraph" w:styleId="TOC9">
    <w:name w:val="toc 9"/>
    <w:basedOn w:val="TOC8"/>
    <w:semiHidden/>
    <w:rsid w:val="00E21C33"/>
    <w:pPr>
      <w:ind w:left="1418" w:hanging="1418"/>
    </w:pPr>
  </w:style>
  <w:style w:type="paragraph" w:customStyle="1" w:styleId="EX">
    <w:name w:val="EX"/>
    <w:basedOn w:val="Normal"/>
    <w:rsid w:val="00E21C33"/>
    <w:pPr>
      <w:keepLines/>
      <w:ind w:left="1702" w:hanging="1418"/>
    </w:pPr>
  </w:style>
  <w:style w:type="paragraph" w:customStyle="1" w:styleId="FP">
    <w:name w:val="FP"/>
    <w:basedOn w:val="Normal"/>
    <w:rsid w:val="00E21C33"/>
    <w:pPr>
      <w:spacing w:after="0"/>
    </w:pPr>
  </w:style>
  <w:style w:type="paragraph" w:customStyle="1" w:styleId="LD">
    <w:name w:val="LD"/>
    <w:rsid w:val="00E21C33"/>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E21C33"/>
    <w:pPr>
      <w:spacing w:after="0"/>
    </w:pPr>
  </w:style>
  <w:style w:type="paragraph" w:customStyle="1" w:styleId="EW">
    <w:name w:val="EW"/>
    <w:basedOn w:val="EX"/>
    <w:rsid w:val="00E21C33"/>
    <w:pPr>
      <w:spacing w:after="0"/>
    </w:pPr>
  </w:style>
  <w:style w:type="paragraph" w:styleId="TOC6">
    <w:name w:val="toc 6"/>
    <w:basedOn w:val="TOC5"/>
    <w:next w:val="Normal"/>
    <w:semiHidden/>
    <w:rsid w:val="00E21C33"/>
    <w:pPr>
      <w:ind w:left="1985" w:hanging="1985"/>
    </w:pPr>
  </w:style>
  <w:style w:type="paragraph" w:styleId="TOC7">
    <w:name w:val="toc 7"/>
    <w:basedOn w:val="TOC6"/>
    <w:next w:val="Normal"/>
    <w:semiHidden/>
    <w:rsid w:val="00E21C33"/>
    <w:pPr>
      <w:ind w:left="2268" w:hanging="2268"/>
    </w:pPr>
  </w:style>
  <w:style w:type="paragraph" w:styleId="ListBullet2">
    <w:name w:val="List Bullet 2"/>
    <w:basedOn w:val="ListBullet"/>
    <w:rsid w:val="00E21C33"/>
    <w:pPr>
      <w:ind w:left="851"/>
    </w:pPr>
  </w:style>
  <w:style w:type="paragraph" w:styleId="ListBullet3">
    <w:name w:val="List Bullet 3"/>
    <w:basedOn w:val="ListBullet2"/>
    <w:rsid w:val="00E21C33"/>
    <w:pPr>
      <w:ind w:left="1135"/>
    </w:pPr>
  </w:style>
  <w:style w:type="paragraph" w:styleId="ListNumber">
    <w:name w:val="List Number"/>
    <w:basedOn w:val="List"/>
    <w:rsid w:val="00E21C33"/>
  </w:style>
  <w:style w:type="paragraph" w:customStyle="1" w:styleId="EQ">
    <w:name w:val="EQ"/>
    <w:basedOn w:val="Normal"/>
    <w:next w:val="Normal"/>
    <w:rsid w:val="00E21C33"/>
    <w:pPr>
      <w:keepLines/>
      <w:tabs>
        <w:tab w:val="center" w:pos="4536"/>
        <w:tab w:val="right" w:pos="9072"/>
      </w:tabs>
    </w:pPr>
    <w:rPr>
      <w:noProof/>
    </w:rPr>
  </w:style>
  <w:style w:type="paragraph" w:customStyle="1" w:styleId="TH">
    <w:name w:val="TH"/>
    <w:basedOn w:val="Normal"/>
    <w:rsid w:val="00E21C33"/>
    <w:pPr>
      <w:keepNext/>
      <w:keepLines/>
      <w:spacing w:before="60"/>
      <w:jc w:val="center"/>
    </w:pPr>
    <w:rPr>
      <w:rFonts w:ascii="Arial" w:hAnsi="Arial"/>
      <w:b/>
    </w:rPr>
  </w:style>
  <w:style w:type="paragraph" w:customStyle="1" w:styleId="NF">
    <w:name w:val="NF"/>
    <w:basedOn w:val="NO"/>
    <w:rsid w:val="00E21C33"/>
    <w:pPr>
      <w:keepNext/>
      <w:spacing w:after="0"/>
    </w:pPr>
    <w:rPr>
      <w:rFonts w:ascii="Arial" w:hAnsi="Arial"/>
      <w:sz w:val="18"/>
    </w:rPr>
  </w:style>
  <w:style w:type="paragraph" w:customStyle="1" w:styleId="PL">
    <w:name w:val="PL"/>
    <w:rsid w:val="00E21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E21C33"/>
    <w:pPr>
      <w:jc w:val="right"/>
    </w:pPr>
  </w:style>
  <w:style w:type="paragraph" w:customStyle="1" w:styleId="H6">
    <w:name w:val="H6"/>
    <w:basedOn w:val="Heading5"/>
    <w:next w:val="Normal"/>
    <w:rsid w:val="00E21C33"/>
    <w:pPr>
      <w:ind w:left="1985" w:hanging="1985"/>
      <w:outlineLvl w:val="9"/>
    </w:pPr>
    <w:rPr>
      <w:sz w:val="20"/>
    </w:rPr>
  </w:style>
  <w:style w:type="paragraph" w:customStyle="1" w:styleId="TAN">
    <w:name w:val="TAN"/>
    <w:basedOn w:val="TAL"/>
    <w:rsid w:val="00E21C33"/>
    <w:pPr>
      <w:ind w:left="851" w:hanging="851"/>
    </w:pPr>
  </w:style>
  <w:style w:type="paragraph" w:customStyle="1" w:styleId="ZA">
    <w:name w:val="ZA"/>
    <w:rsid w:val="00E21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E21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E21C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E21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E21C33"/>
    <w:pPr>
      <w:framePr w:wrap="notBeside" w:y="16161"/>
    </w:pPr>
  </w:style>
  <w:style w:type="character" w:customStyle="1" w:styleId="ZGSM">
    <w:name w:val="ZGSM"/>
    <w:rsid w:val="00E21C33"/>
  </w:style>
  <w:style w:type="paragraph" w:styleId="List2">
    <w:name w:val="List 2"/>
    <w:basedOn w:val="List"/>
    <w:rsid w:val="00E21C33"/>
    <w:pPr>
      <w:ind w:left="851"/>
    </w:pPr>
  </w:style>
  <w:style w:type="paragraph" w:customStyle="1" w:styleId="ZG">
    <w:name w:val="ZG"/>
    <w:rsid w:val="00E21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E21C33"/>
    <w:pPr>
      <w:ind w:left="1135"/>
    </w:pPr>
  </w:style>
  <w:style w:type="paragraph" w:styleId="List4">
    <w:name w:val="List 4"/>
    <w:basedOn w:val="List3"/>
    <w:rsid w:val="00E21C33"/>
    <w:pPr>
      <w:ind w:left="1418"/>
    </w:pPr>
  </w:style>
  <w:style w:type="paragraph" w:styleId="List5">
    <w:name w:val="List 5"/>
    <w:basedOn w:val="List4"/>
    <w:rsid w:val="00E21C33"/>
    <w:pPr>
      <w:ind w:left="1702"/>
    </w:pPr>
  </w:style>
  <w:style w:type="paragraph" w:customStyle="1" w:styleId="EditorsNote">
    <w:name w:val="Editor's Note"/>
    <w:basedOn w:val="NO"/>
    <w:rsid w:val="00E21C33"/>
    <w:rPr>
      <w:color w:val="FF0000"/>
    </w:rPr>
  </w:style>
  <w:style w:type="paragraph" w:styleId="List">
    <w:name w:val="List"/>
    <w:basedOn w:val="Normal"/>
    <w:rsid w:val="00E21C33"/>
    <w:pPr>
      <w:ind w:left="568" w:hanging="284"/>
    </w:pPr>
  </w:style>
  <w:style w:type="paragraph" w:styleId="ListBullet">
    <w:name w:val="List Bullet"/>
    <w:basedOn w:val="List"/>
    <w:rsid w:val="00E21C33"/>
  </w:style>
  <w:style w:type="paragraph" w:styleId="ListBullet4">
    <w:name w:val="List Bullet 4"/>
    <w:basedOn w:val="ListBullet3"/>
    <w:rsid w:val="00E21C33"/>
    <w:pPr>
      <w:ind w:left="1418"/>
    </w:pPr>
  </w:style>
  <w:style w:type="paragraph" w:styleId="ListBullet5">
    <w:name w:val="List Bullet 5"/>
    <w:basedOn w:val="ListBullet4"/>
    <w:rsid w:val="00E21C33"/>
    <w:pPr>
      <w:ind w:left="1702"/>
    </w:pPr>
  </w:style>
  <w:style w:type="paragraph" w:customStyle="1" w:styleId="B1">
    <w:name w:val="B1"/>
    <w:basedOn w:val="List"/>
    <w:rsid w:val="00E21C33"/>
  </w:style>
  <w:style w:type="paragraph" w:customStyle="1" w:styleId="B2">
    <w:name w:val="B2"/>
    <w:basedOn w:val="List2"/>
    <w:rsid w:val="00E21C33"/>
  </w:style>
  <w:style w:type="paragraph" w:customStyle="1" w:styleId="B3">
    <w:name w:val="B3"/>
    <w:basedOn w:val="List3"/>
    <w:rsid w:val="00E21C33"/>
  </w:style>
  <w:style w:type="paragraph" w:customStyle="1" w:styleId="B4">
    <w:name w:val="B4"/>
    <w:basedOn w:val="List4"/>
    <w:rsid w:val="00E21C33"/>
  </w:style>
  <w:style w:type="paragraph" w:customStyle="1" w:styleId="B5">
    <w:name w:val="B5"/>
    <w:basedOn w:val="List5"/>
    <w:rsid w:val="00E21C33"/>
  </w:style>
  <w:style w:type="paragraph" w:styleId="Footer">
    <w:name w:val="footer"/>
    <w:basedOn w:val="Header"/>
    <w:link w:val="FooterChar"/>
    <w:rsid w:val="00E21C33"/>
    <w:pPr>
      <w:jc w:val="center"/>
    </w:pPr>
    <w:rPr>
      <w:i/>
    </w:rPr>
  </w:style>
  <w:style w:type="paragraph" w:customStyle="1" w:styleId="ZTD">
    <w:name w:val="ZTD"/>
    <w:basedOn w:val="ZB"/>
    <w:rsid w:val="00E21C3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Cr--790052.htm" TargetMode="External"/><Relationship Id="rId18" Type="http://schemas.openxmlformats.org/officeDocument/2006/relationships/hyperlink" Target="mailto:olivier.genoud@etsi.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calle.hagenfeldt@ericsson.com" TargetMode="External"/><Relationship Id="rId7" Type="http://schemas.openxmlformats.org/officeDocument/2006/relationships/endnotes" Target="endnotes.xml"/><Relationship Id="rId12" Type="http://schemas.openxmlformats.org/officeDocument/2006/relationships/hyperlink" Target="https://www.3gpp.org/DynaReport/WiSpec--790052.htm" TargetMode="External"/><Relationship Id="rId17" Type="http://schemas.openxmlformats.org/officeDocument/2006/relationships/hyperlink" Target="mailto:calle.hagenfeldt@ericsson.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hyperlink" Target="mailto:calle.hagenfeldt@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89003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calle.hagenfeldt@ericsson.com" TargetMode="External"/><Relationship Id="rId23" Type="http://schemas.openxmlformats.org/officeDocument/2006/relationships/hyperlink" Target="mailto:soohee.kwon@element.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calle.hagenfeldt@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portal.3gpp.org/desktopmodules/WorkItem/WorkItemDetails.aspx?workitemId=970077" TargetMode="External"/><Relationship Id="rId22" Type="http://schemas.openxmlformats.org/officeDocument/2006/relationships/hyperlink" Target="mailto:k.polaki@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6</Pages>
  <Words>1498</Words>
  <Characters>9863</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11339</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Kuba Kolodziej</cp:lastModifiedBy>
  <cp:revision>94</cp:revision>
  <cp:lastPrinted>2000-02-29T18:31:00Z</cp:lastPrinted>
  <dcterms:created xsi:type="dcterms:W3CDTF">2024-04-15T09:21:00Z</dcterms:created>
  <dcterms:modified xsi:type="dcterms:W3CDTF">2024-11-29T13:01:00Z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